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84E8D" w14:textId="3D2CFF89" w:rsidR="00B04865" w:rsidRPr="00B04865" w:rsidRDefault="00163422" w:rsidP="00B04865">
      <w:pPr>
        <w:pStyle w:val="Heading1"/>
      </w:pPr>
      <w:sdt>
        <w:sdtPr>
          <w:id w:val="-129330161"/>
          <w:placeholder>
            <w:docPart w:val="BD9940445FF64830A7A111BA6EDA0579"/>
          </w:placeholder>
        </w:sdtPr>
        <w:sdtEndPr/>
        <w:sdtContent>
          <w:r w:rsidR="00682A22" w:rsidRPr="00682A22">
            <w:t>TEHNIČNE SPECIFIKACIJE - PRILOGA 1</w:t>
          </w:r>
        </w:sdtContent>
      </w:sdt>
    </w:p>
    <w:p w14:paraId="296A399C" w14:textId="2BEC0373" w:rsidR="00D802FE" w:rsidRPr="00072C39" w:rsidRDefault="00FE7A66" w:rsidP="0036083A">
      <w:pPr>
        <w:rPr>
          <w:b/>
          <w:bCs/>
        </w:rPr>
      </w:pPr>
      <w:r w:rsidRPr="00072C39">
        <w:rPr>
          <w:b/>
          <w:bCs/>
        </w:rPr>
        <w:t>Predmet javnega naročila</w:t>
      </w:r>
      <w:r w:rsidR="00D802FE" w:rsidRPr="00072C39">
        <w:rPr>
          <w:b/>
          <w:bCs/>
        </w:rPr>
        <w:t>:</w:t>
      </w:r>
      <w:r w:rsidR="0021114B" w:rsidRPr="00072C39">
        <w:rPr>
          <w:b/>
          <w:bCs/>
        </w:rPr>
        <w:t xml:space="preserve"> </w:t>
      </w:r>
      <w:sdt>
        <w:sdtPr>
          <w:rPr>
            <w:b/>
            <w:bCs/>
          </w:rPr>
          <w:id w:val="1583879670"/>
          <w:placeholder>
            <w:docPart w:val="6021E7AE713D4E07AE8DB6156843FC78"/>
          </w:placeholder>
        </w:sdtPr>
        <w:sdtEndPr/>
        <w:sdtContent>
          <w:r w:rsidRPr="00072C39">
            <w:rPr>
              <w:b/>
              <w:bCs/>
            </w:rPr>
            <w:t>Najem licenčne programske opreme v podporo izvajanja dejavnosti karierne orientacije Univerze v Ljubljani</w:t>
          </w:r>
          <w:r w:rsidR="00E97F92">
            <w:rPr>
              <w:b/>
              <w:bCs/>
            </w:rPr>
            <w:t xml:space="preserve"> II</w:t>
          </w:r>
          <w:r w:rsidRPr="00072C39">
            <w:rPr>
              <w:b/>
              <w:bCs/>
            </w:rPr>
            <w:t xml:space="preserve">, številka javnega naročila: </w:t>
          </w:r>
          <w:r w:rsidR="00993E74" w:rsidRPr="00072C39">
            <w:rPr>
              <w:b/>
              <w:bCs/>
            </w:rPr>
            <w:t>401-</w:t>
          </w:r>
          <w:r w:rsidR="00E97F92">
            <w:rPr>
              <w:b/>
              <w:bCs/>
            </w:rPr>
            <w:t>27</w:t>
          </w:r>
          <w:r w:rsidR="00993E74" w:rsidRPr="00072C39">
            <w:rPr>
              <w:b/>
              <w:bCs/>
            </w:rPr>
            <w:t>/2025</w:t>
          </w:r>
        </w:sdtContent>
      </w:sdt>
    </w:p>
    <w:p w14:paraId="6B30ECF6" w14:textId="77777777" w:rsidR="00B02861" w:rsidRDefault="00B02861" w:rsidP="0036083A"/>
    <w:p w14:paraId="6E64DC8E" w14:textId="77777777" w:rsidR="007B383D" w:rsidRDefault="007B383D" w:rsidP="009C0F74">
      <w:pPr>
        <w:jc w:val="both"/>
      </w:pPr>
      <w:r w:rsidRPr="0079332E">
        <w:t>Univerza v Ljubljani s svojimi dejavnostmi aktivno spodbuja osebni in profesionalni razvoj študentov in alumnov UL, ponuja karierne priložnosti in informacije ter se povezuje z delodajalci. Za ta namen namerava najeti licenčno programsko opremo za podporo izvajanja dejavnosti karierne orientacije, s katero bo nadaljevala s svojimi dejavnostmi, jih nadgradila in sledila trendu digitalizacije (</w:t>
      </w:r>
      <w:r w:rsidRPr="004B4182">
        <w:rPr>
          <w:b/>
          <w:bCs/>
        </w:rPr>
        <w:t>za 50.000 uporabnikov</w:t>
      </w:r>
      <w:r w:rsidRPr="0079332E">
        <w:t xml:space="preserve">). </w:t>
      </w:r>
    </w:p>
    <w:p w14:paraId="2E6E1AC3" w14:textId="77777777" w:rsidR="007B383D" w:rsidRDefault="007B383D" w:rsidP="00B9179E"/>
    <w:p w14:paraId="51058953" w14:textId="77777777" w:rsidR="007B383D" w:rsidRDefault="007B383D" w:rsidP="00B9179E">
      <w:r w:rsidRPr="0079332E">
        <w:t xml:space="preserve">Univerza v Ljubljani </w:t>
      </w:r>
      <w:r>
        <w:t>ima povprečno na letni ravni (zaokroženi podatki preteklih let)</w:t>
      </w:r>
      <w:r w:rsidRPr="0079332E">
        <w:t xml:space="preserve">: </w:t>
      </w:r>
    </w:p>
    <w:p w14:paraId="5C7210DD" w14:textId="77777777" w:rsidR="007B383D" w:rsidRPr="00C3273D" w:rsidRDefault="007B383D" w:rsidP="00B9179E">
      <w:pPr>
        <w:pStyle w:val="ListParagraph"/>
        <w:numPr>
          <w:ilvl w:val="0"/>
          <w:numId w:val="12"/>
        </w:numPr>
      </w:pPr>
      <w:r w:rsidRPr="00C3273D">
        <w:t xml:space="preserve">26 članic (23 fakultet in 3 akademije) in rektorat (sedež Univerze), </w:t>
      </w:r>
    </w:p>
    <w:p w14:paraId="1EFDD4B7" w14:textId="77777777" w:rsidR="007B383D" w:rsidRPr="00C3273D" w:rsidRDefault="007B383D" w:rsidP="00B9179E">
      <w:pPr>
        <w:pStyle w:val="ListParagraph"/>
        <w:numPr>
          <w:ilvl w:val="0"/>
          <w:numId w:val="12"/>
        </w:numPr>
      </w:pPr>
      <w:r w:rsidRPr="00C3273D">
        <w:t xml:space="preserve">38.300 vpisanih študentk in študentov, med njimi okoli 3700 tujih študentov, </w:t>
      </w:r>
    </w:p>
    <w:p w14:paraId="0AD62F93" w14:textId="77777777" w:rsidR="007B383D" w:rsidRPr="00C3273D" w:rsidRDefault="007B383D" w:rsidP="00B9179E">
      <w:pPr>
        <w:pStyle w:val="ListParagraph"/>
        <w:numPr>
          <w:ilvl w:val="0"/>
          <w:numId w:val="12"/>
        </w:numPr>
      </w:pPr>
      <w:r w:rsidRPr="00C3273D">
        <w:t>8200 diplomantov,</w:t>
      </w:r>
    </w:p>
    <w:p w14:paraId="55EBCBA1" w14:textId="77777777" w:rsidR="007B383D" w:rsidRPr="00C3273D" w:rsidRDefault="007B383D" w:rsidP="00B9179E">
      <w:pPr>
        <w:pStyle w:val="ListParagraph"/>
        <w:numPr>
          <w:ilvl w:val="0"/>
          <w:numId w:val="12"/>
        </w:numPr>
      </w:pPr>
      <w:r w:rsidRPr="00C3273D">
        <w:t xml:space="preserve">6.700 zaposlenih oseb. </w:t>
      </w:r>
    </w:p>
    <w:p w14:paraId="51EFC64A" w14:textId="77777777" w:rsidR="007B383D" w:rsidRDefault="007B383D" w:rsidP="00B9179E"/>
    <w:p w14:paraId="7696E6D0" w14:textId="77777777" w:rsidR="007B383D" w:rsidRDefault="007B383D" w:rsidP="00B9179E">
      <w:r w:rsidRPr="0079332E">
        <w:t xml:space="preserve">Storitve </w:t>
      </w:r>
      <w:r>
        <w:t>na področju karierne orientacije</w:t>
      </w:r>
      <w:r w:rsidRPr="0079332E">
        <w:t xml:space="preserve"> Univerze v Ljubljani na letni ravni uporablja: </w:t>
      </w:r>
    </w:p>
    <w:p w14:paraId="1621A2EA" w14:textId="77777777" w:rsidR="007B383D" w:rsidRDefault="007B383D" w:rsidP="00B9179E">
      <w:pPr>
        <w:pStyle w:val="ListParagraph"/>
        <w:numPr>
          <w:ilvl w:val="0"/>
          <w:numId w:val="13"/>
        </w:numPr>
      </w:pPr>
      <w:r>
        <w:t xml:space="preserve">okvirno </w:t>
      </w:r>
      <w:r w:rsidRPr="004B4182">
        <w:t>1</w:t>
      </w:r>
      <w:r>
        <w:t>6.</w:t>
      </w:r>
      <w:r w:rsidRPr="004B4182">
        <w:t>000 študentov</w:t>
      </w:r>
      <w:r>
        <w:t xml:space="preserve">, </w:t>
      </w:r>
      <w:r w:rsidRPr="004B4182">
        <w:t>diplomantov</w:t>
      </w:r>
      <w:r>
        <w:t>, zaposlenih, potencialnih študentov in drugih uporabnikov,</w:t>
      </w:r>
    </w:p>
    <w:p w14:paraId="2373AD79" w14:textId="77777777" w:rsidR="007B383D" w:rsidRPr="009C0F74" w:rsidRDefault="007B383D" w:rsidP="00B9179E">
      <w:pPr>
        <w:pStyle w:val="ListParagraph"/>
        <w:numPr>
          <w:ilvl w:val="0"/>
          <w:numId w:val="13"/>
        </w:numPr>
      </w:pPr>
      <w:r>
        <w:t xml:space="preserve">več kot 500 delodajalcev, približno 80 novih </w:t>
      </w:r>
      <w:r w:rsidRPr="009C0F74">
        <w:t>vsako leto.</w:t>
      </w:r>
    </w:p>
    <w:p w14:paraId="5924425D" w14:textId="77777777" w:rsidR="007B383D" w:rsidRPr="009C0F74" w:rsidRDefault="007B383D" w:rsidP="00B9179E"/>
    <w:p w14:paraId="5F12DC93" w14:textId="798E2ED2" w:rsidR="007B383D" w:rsidRPr="006E3857" w:rsidRDefault="007B383D" w:rsidP="009C0F74">
      <w:pPr>
        <w:jc w:val="both"/>
      </w:pPr>
      <w:r w:rsidRPr="009C0F74">
        <w:t xml:space="preserve">Ponudnik mora naročniku predložiti opis ponujene rešitve v obrazcu </w:t>
      </w:r>
      <w:r w:rsidR="005908FB" w:rsidRPr="005908FB">
        <w:t xml:space="preserve">Tehnične in vsebinske zahteve predmeta naročila </w:t>
      </w:r>
      <w:r w:rsidR="00954E70">
        <w:t>(</w:t>
      </w:r>
      <w:r w:rsidRPr="009C0F74">
        <w:t>OBR-3</w:t>
      </w:r>
      <w:r w:rsidR="00954E70">
        <w:t>)</w:t>
      </w:r>
      <w:r w:rsidRPr="009C0F74">
        <w:t>, iz katerega izhaja izpolnjevanje vseh spodaj navedenih zahtev naročnika, in sicer po točkah posamezne zahteve, kot sledi spodaj ter naročniku ob oddaji ponudbe za namen preverjanja izpolnjevanja tehničnih zahtev in meril sporočiti povezavo in dostop do delujoče testne postavitve ponujene programske opreme z vsemi tehničnimi lastnostmi, ki so predmet ponudbe. Testna programska oprema mora naročniku omogočati preizkus z vsemi funkcionalnostmi,</w:t>
      </w:r>
      <w:r w:rsidRPr="006E3857">
        <w:t xml:space="preserve"> ki so zahtevane s to razpisno dokumentacijo ali so predmet ocenjevanja ponudb v skladu z merili.</w:t>
      </w:r>
    </w:p>
    <w:p w14:paraId="71A4D7BB" w14:textId="77777777" w:rsidR="007B383D" w:rsidRPr="00F14137" w:rsidRDefault="007B383D" w:rsidP="007B383D">
      <w:pPr>
        <w:jc w:val="both"/>
        <w:rPr>
          <w:rFonts w:cs="Arial"/>
          <w:szCs w:val="20"/>
        </w:rPr>
      </w:pPr>
    </w:p>
    <w:p w14:paraId="5BF50317" w14:textId="77777777" w:rsidR="007B383D" w:rsidRPr="006B6153" w:rsidRDefault="007B383D" w:rsidP="007B383D">
      <w:pPr>
        <w:pStyle w:val="ListParagraph"/>
        <w:numPr>
          <w:ilvl w:val="1"/>
          <w:numId w:val="10"/>
        </w:numPr>
        <w:spacing w:after="200" w:line="276" w:lineRule="auto"/>
        <w:jc w:val="both"/>
        <w:rPr>
          <w:rFonts w:cs="Arial"/>
          <w:b/>
          <w:szCs w:val="20"/>
        </w:rPr>
      </w:pPr>
      <w:r w:rsidRPr="006B6153">
        <w:rPr>
          <w:rFonts w:cs="Arial"/>
          <w:b/>
          <w:szCs w:val="20"/>
        </w:rPr>
        <w:t>Tehnične zahteve</w:t>
      </w:r>
    </w:p>
    <w:p w14:paraId="61846165" w14:textId="77777777" w:rsidR="007B383D" w:rsidRPr="006F5B3D" w:rsidRDefault="007B383D" w:rsidP="005306BC">
      <w:pPr>
        <w:jc w:val="both"/>
      </w:pPr>
      <w:r w:rsidRPr="006F5B3D">
        <w:t>Ponujena aplikacija mora v celoti izpolnjevati naslednje tehnične zahteve:</w:t>
      </w:r>
    </w:p>
    <w:p w14:paraId="2E9949F1" w14:textId="77777777" w:rsidR="007B383D" w:rsidRPr="006E3857" w:rsidRDefault="007B383D" w:rsidP="005306BC">
      <w:pPr>
        <w:pStyle w:val="ListParagraph"/>
        <w:numPr>
          <w:ilvl w:val="0"/>
          <w:numId w:val="14"/>
        </w:numPr>
        <w:jc w:val="both"/>
      </w:pPr>
      <w:r w:rsidRPr="006E3857">
        <w:t xml:space="preserve">Aplikacija s stališča odjemalca administratorja ali uporabnika mora biti v celotni spletna. </w:t>
      </w:r>
    </w:p>
    <w:p w14:paraId="49B66BC1" w14:textId="77777777" w:rsidR="007B383D" w:rsidRPr="006E3857" w:rsidRDefault="007B383D" w:rsidP="005306BC">
      <w:pPr>
        <w:pStyle w:val="ListParagraph"/>
        <w:numPr>
          <w:ilvl w:val="0"/>
          <w:numId w:val="14"/>
        </w:numPr>
        <w:jc w:val="both"/>
      </w:pPr>
      <w:r w:rsidRPr="006E3857">
        <w:t>Spletna aplikacija mora biti skladna s spletnimi standardi W3C: HTML4, HTML5, CSS2, CSS3, ECMAScript5.1 (JavaScript).</w:t>
      </w:r>
    </w:p>
    <w:p w14:paraId="7650B6B5" w14:textId="77777777" w:rsidR="007B383D" w:rsidRPr="00E67867" w:rsidRDefault="007B383D" w:rsidP="005306BC">
      <w:pPr>
        <w:pStyle w:val="ListParagraph"/>
        <w:numPr>
          <w:ilvl w:val="0"/>
          <w:numId w:val="14"/>
        </w:numPr>
        <w:jc w:val="both"/>
      </w:pPr>
      <w:r w:rsidRPr="00E67867">
        <w:lastRenderedPageBreak/>
        <w:t xml:space="preserve">Aplikacija mora podpirati skladno in pravilno delovanje s tremi zadnjimi verzijami spletnih brskalnikov: Microsoft Edge, Firefox, Chrome in Safari na operacijskih sistemih Windows, Linux in IOS. </w:t>
      </w:r>
    </w:p>
    <w:p w14:paraId="117E37AA" w14:textId="77777777" w:rsidR="007B383D" w:rsidRPr="00EC7958" w:rsidRDefault="007B383D" w:rsidP="005306BC">
      <w:pPr>
        <w:pStyle w:val="ListParagraph"/>
        <w:numPr>
          <w:ilvl w:val="0"/>
          <w:numId w:val="14"/>
        </w:numPr>
        <w:jc w:val="both"/>
      </w:pPr>
      <w:r w:rsidRPr="00EC7958">
        <w:t>Aplikacija mora podpirati delovanje v mobilni obliki</w:t>
      </w:r>
      <w:r>
        <w:t xml:space="preserve"> v brskalnikih</w:t>
      </w:r>
      <w:r w:rsidRPr="00EC7958">
        <w:t>.</w:t>
      </w:r>
    </w:p>
    <w:p w14:paraId="322A3C9D" w14:textId="77777777" w:rsidR="007B383D" w:rsidRPr="00EC7958" w:rsidRDefault="007B383D" w:rsidP="005306BC">
      <w:pPr>
        <w:pStyle w:val="ListParagraph"/>
        <w:numPr>
          <w:ilvl w:val="0"/>
          <w:numId w:val="14"/>
        </w:numPr>
        <w:jc w:val="both"/>
      </w:pPr>
      <w:r w:rsidRPr="00EC7958">
        <w:t>Aplikacija mora omogočati uporabo tehnologije Rich Internet Application (RIA), na primer AJAX.</w:t>
      </w:r>
    </w:p>
    <w:p w14:paraId="1964344B" w14:textId="7D53C635" w:rsidR="007B383D" w:rsidRPr="00EC7958" w:rsidRDefault="007B383D" w:rsidP="005306BC">
      <w:pPr>
        <w:pStyle w:val="ListParagraph"/>
        <w:numPr>
          <w:ilvl w:val="0"/>
          <w:numId w:val="14"/>
        </w:numPr>
        <w:jc w:val="both"/>
      </w:pPr>
      <w:r w:rsidRPr="00EC7958">
        <w:t xml:space="preserve">Vse osnovne lastnosti aplikacije morajo </w:t>
      </w:r>
      <w:r w:rsidRPr="00FD6D1E">
        <w:t xml:space="preserve">delovati brez dodatnih nameščenih dodatkov. Seznam vseh dodatkov, ki so potrebni za uporabo tudi dodatnih funkcionalnosti, mora ponudnik v ponudbi našteti </w:t>
      </w:r>
      <w:r w:rsidR="005D4586" w:rsidRPr="00FD6D1E">
        <w:t xml:space="preserve">v obrazcu </w:t>
      </w:r>
      <w:r w:rsidR="005908FB" w:rsidRPr="005908FB">
        <w:t xml:space="preserve">Tehnične in vsebinske zahteve predmeta naročila </w:t>
      </w:r>
      <w:r w:rsidR="005908FB">
        <w:t>(</w:t>
      </w:r>
      <w:r w:rsidR="005D4586" w:rsidRPr="00FD6D1E">
        <w:t>OBR-3</w:t>
      </w:r>
      <w:r w:rsidR="005908FB">
        <w:t>)</w:t>
      </w:r>
      <w:r w:rsidR="005D4586" w:rsidRPr="00FD6D1E">
        <w:t xml:space="preserve"> </w:t>
      </w:r>
      <w:r w:rsidRPr="00FD6D1E">
        <w:t>in opisati ter kasneje vzdrževati in dati na voljo naročniku.</w:t>
      </w:r>
    </w:p>
    <w:p w14:paraId="3436F23F" w14:textId="77777777" w:rsidR="007B383D" w:rsidRPr="00EC7958" w:rsidRDefault="007B383D" w:rsidP="005306BC">
      <w:pPr>
        <w:pStyle w:val="ListParagraph"/>
        <w:numPr>
          <w:ilvl w:val="0"/>
          <w:numId w:val="14"/>
        </w:numPr>
        <w:jc w:val="both"/>
      </w:pPr>
      <w:r w:rsidRPr="00EC7958">
        <w:t xml:space="preserve">Aplikacija mora delovati brez dodatnega nameščanja, vzdrževanja ali upravljanja na strani uporabnikov. </w:t>
      </w:r>
    </w:p>
    <w:p w14:paraId="3AF81BED" w14:textId="21D4F0E3" w:rsidR="007B383D" w:rsidRPr="005F5FAA" w:rsidRDefault="007B383D" w:rsidP="005306BC">
      <w:pPr>
        <w:pStyle w:val="ListParagraph"/>
        <w:numPr>
          <w:ilvl w:val="0"/>
          <w:numId w:val="14"/>
        </w:numPr>
        <w:jc w:val="both"/>
      </w:pPr>
      <w:r w:rsidRPr="005F5FAA">
        <w:t>Aplikacija mora omogočati varen RESTful API dostop do vseh shranjenih podatkov ter primerno hitro povezavo za učinkovito izmenjavo vseh podatkov</w:t>
      </w:r>
      <w:r>
        <w:t xml:space="preserve"> </w:t>
      </w:r>
      <w:r w:rsidR="003B79D9">
        <w:t xml:space="preserve">glede na obseg podatkov v realnem času. </w:t>
      </w:r>
    </w:p>
    <w:p w14:paraId="5B54200C" w14:textId="77777777" w:rsidR="007B383D" w:rsidRPr="005F5FAA" w:rsidRDefault="007B383D" w:rsidP="005306BC">
      <w:pPr>
        <w:pStyle w:val="ListParagraph"/>
        <w:numPr>
          <w:ilvl w:val="0"/>
          <w:numId w:val="14"/>
        </w:numPr>
        <w:jc w:val="both"/>
      </w:pPr>
      <w:r w:rsidRPr="005F5FAA">
        <w:t xml:space="preserve">Ponudnik mora omogočiti </w:t>
      </w:r>
      <w:r w:rsidRPr="00834A9E">
        <w:t>administratorjem</w:t>
      </w:r>
      <w:r w:rsidRPr="005F5FAA">
        <w:t xml:space="preserve"> na rektoratu UL dostop do seznama vseh uporabnikov in njihovih aktivnosti ter ga dati na voljo v obliki CSV. </w:t>
      </w:r>
    </w:p>
    <w:p w14:paraId="455E5B1A" w14:textId="77777777" w:rsidR="007B383D" w:rsidRDefault="007B383D" w:rsidP="005306BC">
      <w:pPr>
        <w:pStyle w:val="ListParagraph"/>
        <w:numPr>
          <w:ilvl w:val="0"/>
          <w:numId w:val="14"/>
        </w:numPr>
        <w:jc w:val="both"/>
      </w:pPr>
      <w:r w:rsidRPr="005F5FAA">
        <w:t xml:space="preserve">Poslovna logika mora biti ločena od predstavitvenega nivoja. </w:t>
      </w:r>
    </w:p>
    <w:p w14:paraId="4FD9E01E" w14:textId="77777777" w:rsidR="007B383D" w:rsidRDefault="007B383D" w:rsidP="005306BC">
      <w:pPr>
        <w:pStyle w:val="ListParagraph"/>
        <w:numPr>
          <w:ilvl w:val="0"/>
          <w:numId w:val="14"/>
        </w:numPr>
        <w:jc w:val="both"/>
      </w:pPr>
      <w:r>
        <w:t xml:space="preserve">Integracija preko vira RSS ali podobnega načina: Izbrana programska oprema </w:t>
      </w:r>
      <w:r w:rsidRPr="00DB063B">
        <w:t>mora omogočati integracijo preko vira RSS</w:t>
      </w:r>
      <w:r>
        <w:t xml:space="preserve"> ali podobnega načina</w:t>
      </w:r>
      <w:r w:rsidRPr="00DB063B">
        <w:t>, da se vnaprej določene vnesene informacije o dogodkih in prostih delovnih mestih preko vira RSS</w:t>
      </w:r>
      <w:r>
        <w:t xml:space="preserve"> ali na drug primerljiv način integracije</w:t>
      </w:r>
      <w:r w:rsidRPr="00DB063B">
        <w:t xml:space="preserve"> samodejno prenesejo v zunanje sisteme, kot s</w:t>
      </w:r>
      <w:r>
        <w:t>ta</w:t>
      </w:r>
      <w:r w:rsidRPr="00DB063B">
        <w:t xml:space="preserve"> spletna stran naročnika</w:t>
      </w:r>
      <w:r>
        <w:t xml:space="preserve"> (spletna stran UL), portal za alumne UL</w:t>
      </w:r>
      <w:r w:rsidRPr="00DB063B">
        <w:t xml:space="preserve"> ali družbena omrežja naročnika.</w:t>
      </w:r>
      <w:r>
        <w:t xml:space="preserve"> </w:t>
      </w:r>
    </w:p>
    <w:p w14:paraId="7477B969" w14:textId="77777777" w:rsidR="007B383D" w:rsidRDefault="007B383D" w:rsidP="005306BC">
      <w:pPr>
        <w:pStyle w:val="ListParagraph"/>
        <w:numPr>
          <w:ilvl w:val="0"/>
          <w:numId w:val="14"/>
        </w:numPr>
        <w:jc w:val="both"/>
      </w:pPr>
      <w:r w:rsidRPr="00EE7504">
        <w:t xml:space="preserve">Ponudnik mora zagotoviti avtentikacijo za osebje UL na rektoratu in </w:t>
      </w:r>
      <w:r>
        <w:t>fakultetah/akademijah</w:t>
      </w:r>
      <w:r w:rsidRPr="00EE7504">
        <w:t xml:space="preserve"> UL in študente UL preko </w:t>
      </w:r>
      <w:hyperlink r:id="rId11" w:history="1">
        <w:r w:rsidRPr="00F14137">
          <w:rPr>
            <w:rStyle w:val="Hyperlink"/>
            <w:rFonts w:cs="Arial"/>
            <w:szCs w:val="20"/>
          </w:rPr>
          <w:t>Microsoft EntraID</w:t>
        </w:r>
      </w:hyperlink>
      <w:hyperlink r:id="rId12" w:history="1"/>
      <w:r>
        <w:t xml:space="preserve"> z uporabo OIDC ali </w:t>
      </w:r>
      <w:r w:rsidRPr="00EE7504">
        <w:t>SAML</w:t>
      </w:r>
      <w:r>
        <w:t xml:space="preserve"> protokola</w:t>
      </w:r>
      <w:r w:rsidRPr="00EE7504">
        <w:t xml:space="preserve">; tako da se uporabi uporabnikovo univerzitetno identiteto in se preveri, ali mu ta omogoča pravice dostopa. Tako se preverja pravice dostopa za administratorje po </w:t>
      </w:r>
      <w:r>
        <w:t>fakultetah/akademijah</w:t>
      </w:r>
      <w:r w:rsidRPr="00EE7504">
        <w:t xml:space="preserve"> in rektoratu UL ter za tiste študente, ki so svojo veljavno univerzitetno identiteto povezali z identiteto, ki jo pozna ponudnikov informacijski sistem. Rešitev je izvedena kot oblačna storitev pri ponudniku.</w:t>
      </w:r>
    </w:p>
    <w:p w14:paraId="3010DB2B" w14:textId="77777777" w:rsidR="007B383D" w:rsidRPr="00D736FB" w:rsidRDefault="007B383D" w:rsidP="005306BC">
      <w:pPr>
        <w:pStyle w:val="ListParagraph"/>
        <w:numPr>
          <w:ilvl w:val="0"/>
          <w:numId w:val="14"/>
        </w:numPr>
        <w:jc w:val="both"/>
      </w:pPr>
      <w:r w:rsidRPr="00D736FB">
        <w:t>Ponudnik mora z izbrano programsko opremo zagotoviti vsaj 50.000 dostopov za uporabnike, katerih podatki so večinoma prednaloženi iz univerzitetnih evidenc ali kreirani z registracijskim obrazcem, z ocenjeno aktivno uporabo 40 %. Več o uporabnikih je zapisano v točki 1.5. alineja c in d.</w:t>
      </w:r>
    </w:p>
    <w:p w14:paraId="11B4DB5D" w14:textId="77777777" w:rsidR="007B383D" w:rsidRPr="00C205DA" w:rsidRDefault="007B383D" w:rsidP="005306BC">
      <w:pPr>
        <w:pStyle w:val="ListParagraph"/>
        <w:numPr>
          <w:ilvl w:val="0"/>
          <w:numId w:val="14"/>
        </w:numPr>
        <w:jc w:val="both"/>
      </w:pPr>
      <w:r w:rsidRPr="00C205DA">
        <w:t xml:space="preserve">Varnostni standardi in protokoli: </w:t>
      </w:r>
      <w:r w:rsidRPr="009554DC">
        <w:t>TLS/SSL (Transport Layer Security / Secure Sockets Layer):</w:t>
      </w:r>
    </w:p>
    <w:p w14:paraId="625030FC" w14:textId="77777777" w:rsidR="007B383D" w:rsidRDefault="007B383D" w:rsidP="007A27D5">
      <w:pPr>
        <w:pStyle w:val="ListParagraph"/>
        <w:ind w:left="360"/>
        <w:jc w:val="both"/>
      </w:pPr>
      <w:r w:rsidRPr="00A654C1">
        <w:t>TLS 1.3.</w:t>
      </w:r>
      <w:r w:rsidRPr="00C205DA">
        <w:t xml:space="preserve"> </w:t>
      </w:r>
      <w:r w:rsidRPr="00A654C1">
        <w:t>Spletno mesto mora biti kriptirano in varovano s spletnim digitalnim potrdilom.</w:t>
      </w:r>
    </w:p>
    <w:p w14:paraId="38377257" w14:textId="77777777" w:rsidR="007B383D" w:rsidRDefault="007B383D" w:rsidP="007A27D5">
      <w:pPr>
        <w:jc w:val="both"/>
      </w:pPr>
    </w:p>
    <w:p w14:paraId="422A3B76" w14:textId="77777777" w:rsidR="007B383D" w:rsidRPr="0044025C" w:rsidRDefault="007B383D" w:rsidP="007A27D5">
      <w:pPr>
        <w:pStyle w:val="ListParagraph"/>
        <w:numPr>
          <w:ilvl w:val="1"/>
          <w:numId w:val="10"/>
        </w:numPr>
        <w:spacing w:after="200" w:line="276" w:lineRule="auto"/>
        <w:jc w:val="both"/>
        <w:rPr>
          <w:rFonts w:cs="Arial"/>
          <w:b/>
          <w:szCs w:val="20"/>
        </w:rPr>
      </w:pPr>
      <w:r>
        <w:rPr>
          <w:rFonts w:cs="Arial"/>
          <w:b/>
          <w:szCs w:val="20"/>
        </w:rPr>
        <w:t>Informacijska varnost</w:t>
      </w:r>
      <w:r w:rsidRPr="0044025C">
        <w:rPr>
          <w:rFonts w:cs="Arial"/>
          <w:b/>
          <w:szCs w:val="20"/>
        </w:rPr>
        <w:t xml:space="preserve"> </w:t>
      </w:r>
    </w:p>
    <w:p w14:paraId="6937FF1F" w14:textId="77777777" w:rsidR="007B383D" w:rsidRDefault="007B383D" w:rsidP="007A27D5">
      <w:pPr>
        <w:jc w:val="both"/>
      </w:pPr>
      <w:r w:rsidRPr="0044025C">
        <w:t>Ponudnik mora zagotoviti skladnost z veljavnimi predpisi in standardi s področja informacijske varnosti</w:t>
      </w:r>
      <w:r w:rsidRPr="0044025C">
        <w:rPr>
          <w:b/>
          <w:bCs/>
        </w:rPr>
        <w:t xml:space="preserve"> </w:t>
      </w:r>
      <w:r w:rsidRPr="0044025C">
        <w:t>ter implementirati tehnične in organizacijske ukrepe za zagotavljanje zaupnosti, celovitosti in razpoložljivosti podatkov, pri čemer mora izpolnjevati naslednje pogoje:</w:t>
      </w:r>
    </w:p>
    <w:p w14:paraId="4EEB529F" w14:textId="77777777" w:rsidR="00163422" w:rsidRDefault="00163422">
      <w:pPr>
        <w:spacing w:line="270" w:lineRule="exact"/>
        <w:ind w:left="425" w:hanging="425"/>
        <w:jc w:val="both"/>
        <w:rPr>
          <w:b/>
          <w:bCs/>
          <w:color w:val="000000"/>
        </w:rPr>
      </w:pPr>
      <w:r>
        <w:rPr>
          <w:b/>
          <w:bCs/>
          <w:color w:val="000000"/>
        </w:rPr>
        <w:br w:type="page"/>
      </w:r>
    </w:p>
    <w:p w14:paraId="42EC9E2A" w14:textId="0396E567" w:rsidR="007B383D" w:rsidRPr="00952AE9" w:rsidRDefault="007B383D" w:rsidP="007A27D5">
      <w:pPr>
        <w:jc w:val="both"/>
        <w:rPr>
          <w:b/>
          <w:bCs/>
          <w:color w:val="000000"/>
        </w:rPr>
      </w:pPr>
      <w:r w:rsidRPr="00952AE9">
        <w:rPr>
          <w:b/>
          <w:bCs/>
          <w:color w:val="000000"/>
        </w:rPr>
        <w:lastRenderedPageBreak/>
        <w:t>Politike in postopki informacijske varnosti</w:t>
      </w:r>
    </w:p>
    <w:p w14:paraId="0A7C7E36" w14:textId="77777777" w:rsidR="007B383D" w:rsidRPr="00957D4B" w:rsidRDefault="007B383D" w:rsidP="007A27D5">
      <w:pPr>
        <w:pStyle w:val="ListParagraph"/>
        <w:numPr>
          <w:ilvl w:val="0"/>
          <w:numId w:val="15"/>
        </w:numPr>
        <w:jc w:val="both"/>
        <w:rPr>
          <w:color w:val="000000"/>
        </w:rPr>
      </w:pPr>
      <w:r w:rsidRPr="00957D4B">
        <w:rPr>
          <w:color w:val="000000"/>
        </w:rPr>
        <w:t>Ponudnik mora imeti vzpostavljene in dokumentirane politike informacijske varnosti, ki pokrivajo upravljanje varnostnih tveganj, zaščito podatkov ter odzivanje na incidente.</w:t>
      </w:r>
    </w:p>
    <w:p w14:paraId="6502A5FF" w14:textId="77777777" w:rsidR="007B383D" w:rsidRPr="00957D4B" w:rsidRDefault="007B383D" w:rsidP="007A27D5">
      <w:pPr>
        <w:pStyle w:val="ListParagraph"/>
        <w:numPr>
          <w:ilvl w:val="0"/>
          <w:numId w:val="15"/>
        </w:numPr>
        <w:jc w:val="both"/>
        <w:rPr>
          <w:color w:val="000000"/>
        </w:rPr>
      </w:pPr>
      <w:r w:rsidRPr="00957D4B">
        <w:rPr>
          <w:color w:val="000000"/>
        </w:rPr>
        <w:t>Vpeljana mora biti redna revizija in posodabljanje varnostnih politik.</w:t>
      </w:r>
    </w:p>
    <w:p w14:paraId="31A7134F" w14:textId="77777777" w:rsidR="007B383D" w:rsidRPr="00952AE9" w:rsidRDefault="007B383D" w:rsidP="007A27D5">
      <w:pPr>
        <w:jc w:val="both"/>
        <w:rPr>
          <w:b/>
          <w:bCs/>
          <w:color w:val="000000"/>
        </w:rPr>
      </w:pPr>
      <w:r w:rsidRPr="00952AE9">
        <w:rPr>
          <w:b/>
          <w:bCs/>
          <w:color w:val="000000"/>
        </w:rPr>
        <w:t>Skladnost s standardi in zakonodajo</w:t>
      </w:r>
    </w:p>
    <w:p w14:paraId="02D43496" w14:textId="77777777" w:rsidR="00B03496" w:rsidRPr="00B03496" w:rsidRDefault="007B383D" w:rsidP="007A27D5">
      <w:pPr>
        <w:pStyle w:val="ListParagraph"/>
        <w:numPr>
          <w:ilvl w:val="0"/>
          <w:numId w:val="17"/>
        </w:numPr>
        <w:jc w:val="both"/>
        <w:rPr>
          <w:color w:val="000000"/>
        </w:rPr>
      </w:pPr>
      <w:r w:rsidRPr="00B03496">
        <w:rPr>
          <w:color w:val="000000"/>
        </w:rPr>
        <w:t>Ponudnik mora zagotavljati skladnost z evropsko zakonodajo, vključno z Uredbo (EU) 2016/679 (GDPR).</w:t>
      </w:r>
    </w:p>
    <w:p w14:paraId="1F8839A5" w14:textId="626975AC" w:rsidR="007B383D" w:rsidRPr="00952AE9" w:rsidRDefault="007B383D" w:rsidP="00BD4156">
      <w:pPr>
        <w:rPr>
          <w:b/>
          <w:bCs/>
          <w:color w:val="000000"/>
        </w:rPr>
      </w:pPr>
      <w:r w:rsidRPr="00952AE9">
        <w:rPr>
          <w:b/>
          <w:bCs/>
          <w:color w:val="000000"/>
        </w:rPr>
        <w:t>Tehnični ukrepi</w:t>
      </w:r>
    </w:p>
    <w:p w14:paraId="48182351" w14:textId="77777777" w:rsidR="007B383D" w:rsidRPr="00B03496" w:rsidRDefault="007B383D" w:rsidP="00B03496">
      <w:pPr>
        <w:pStyle w:val="ListParagraph"/>
        <w:numPr>
          <w:ilvl w:val="0"/>
          <w:numId w:val="17"/>
        </w:numPr>
        <w:rPr>
          <w:color w:val="000000"/>
        </w:rPr>
      </w:pPr>
      <w:r w:rsidRPr="00B03496">
        <w:rPr>
          <w:color w:val="000000"/>
        </w:rPr>
        <w:t>Uporaba šifriranja za zaščito občutljivih podatkov med prenosom in shranjevanjem.</w:t>
      </w:r>
    </w:p>
    <w:p w14:paraId="610FB2FD" w14:textId="77777777" w:rsidR="007B383D" w:rsidRPr="00B03496" w:rsidRDefault="007B383D" w:rsidP="00B03496">
      <w:pPr>
        <w:pStyle w:val="ListParagraph"/>
        <w:numPr>
          <w:ilvl w:val="0"/>
          <w:numId w:val="17"/>
        </w:numPr>
        <w:rPr>
          <w:color w:val="000000"/>
        </w:rPr>
      </w:pPr>
      <w:r w:rsidRPr="00B03496">
        <w:rPr>
          <w:color w:val="000000"/>
        </w:rPr>
        <w:t>Implementacija varnostnih mehanizmov, kot so požarni zidovi, zaščita pred zlonamerno programsko opremo in nadzor dostopov.</w:t>
      </w:r>
    </w:p>
    <w:p w14:paraId="32528893" w14:textId="77777777" w:rsidR="007B383D" w:rsidRPr="00B03496" w:rsidRDefault="007B383D" w:rsidP="00B03496">
      <w:pPr>
        <w:pStyle w:val="ListParagraph"/>
        <w:numPr>
          <w:ilvl w:val="0"/>
          <w:numId w:val="17"/>
        </w:numPr>
        <w:rPr>
          <w:color w:val="000000"/>
        </w:rPr>
      </w:pPr>
      <w:r w:rsidRPr="00B03496">
        <w:rPr>
          <w:color w:val="000000"/>
        </w:rPr>
        <w:t>Vzpostavitev sistema za odkrivanje in odzivanje na varnostne incidente.</w:t>
      </w:r>
    </w:p>
    <w:p w14:paraId="234E4220" w14:textId="77777777" w:rsidR="007B383D" w:rsidRPr="00952AE9" w:rsidRDefault="007B383D" w:rsidP="00BD4156">
      <w:pPr>
        <w:rPr>
          <w:b/>
          <w:bCs/>
          <w:color w:val="000000"/>
        </w:rPr>
      </w:pPr>
      <w:r w:rsidRPr="00952AE9">
        <w:rPr>
          <w:b/>
          <w:bCs/>
          <w:color w:val="000000"/>
        </w:rPr>
        <w:t>Dostop in avtorizacija</w:t>
      </w:r>
    </w:p>
    <w:p w14:paraId="0C4B8D7C" w14:textId="77777777" w:rsidR="007B383D" w:rsidRPr="00B03496" w:rsidRDefault="007B383D" w:rsidP="00B03496">
      <w:pPr>
        <w:pStyle w:val="ListParagraph"/>
        <w:numPr>
          <w:ilvl w:val="0"/>
          <w:numId w:val="18"/>
        </w:numPr>
        <w:rPr>
          <w:color w:val="000000"/>
        </w:rPr>
      </w:pPr>
      <w:r w:rsidRPr="00B03496">
        <w:rPr>
          <w:color w:val="000000"/>
        </w:rPr>
        <w:t>Zagotoviti je treba, da imajo dostop do podatkov in sistemov le pooblaščene osebe.</w:t>
      </w:r>
    </w:p>
    <w:p w14:paraId="497F88F1" w14:textId="77777777" w:rsidR="007B383D" w:rsidRPr="00B03496" w:rsidRDefault="007B383D" w:rsidP="00B03496">
      <w:pPr>
        <w:pStyle w:val="ListParagraph"/>
        <w:numPr>
          <w:ilvl w:val="0"/>
          <w:numId w:val="18"/>
        </w:numPr>
        <w:rPr>
          <w:color w:val="000000"/>
        </w:rPr>
      </w:pPr>
      <w:r w:rsidRPr="00B03496">
        <w:rPr>
          <w:color w:val="000000"/>
        </w:rPr>
        <w:t>Obvezna je uporaba dvofaktorske avtentikacije (2FA) za dostop do občutljivih podatkov in storitev.</w:t>
      </w:r>
    </w:p>
    <w:p w14:paraId="13C62043" w14:textId="77777777" w:rsidR="007B383D" w:rsidRPr="00B03496" w:rsidRDefault="007B383D" w:rsidP="00BD4156">
      <w:pPr>
        <w:rPr>
          <w:b/>
        </w:rPr>
      </w:pPr>
    </w:p>
    <w:p w14:paraId="32D0774B" w14:textId="77777777" w:rsidR="007B383D" w:rsidRPr="00B03496" w:rsidRDefault="007B383D" w:rsidP="007B383D">
      <w:pPr>
        <w:pStyle w:val="ListParagraph"/>
        <w:numPr>
          <w:ilvl w:val="1"/>
          <w:numId w:val="10"/>
        </w:numPr>
        <w:spacing w:after="0" w:line="240" w:lineRule="auto"/>
        <w:rPr>
          <w:rFonts w:cs="Arial"/>
          <w:b/>
          <w:szCs w:val="20"/>
        </w:rPr>
      </w:pPr>
      <w:r w:rsidRPr="00B03496">
        <w:rPr>
          <w:rFonts w:cs="Arial"/>
          <w:b/>
          <w:szCs w:val="20"/>
        </w:rPr>
        <w:t xml:space="preserve"> Zahteve glede vzdrževanja in odzivnega časa</w:t>
      </w:r>
    </w:p>
    <w:p w14:paraId="027D40A2" w14:textId="77777777" w:rsidR="007B383D" w:rsidRPr="00B03496" w:rsidRDefault="007B383D" w:rsidP="007B383D">
      <w:pPr>
        <w:spacing w:line="120" w:lineRule="auto"/>
        <w:rPr>
          <w:rFonts w:cs="Arial"/>
          <w:b/>
          <w:szCs w:val="20"/>
        </w:rPr>
      </w:pPr>
    </w:p>
    <w:p w14:paraId="75CC4145" w14:textId="5321E276" w:rsidR="00177CA1" w:rsidRDefault="007B383D" w:rsidP="00310E88">
      <w:pPr>
        <w:pStyle w:val="ListParagraph"/>
        <w:numPr>
          <w:ilvl w:val="0"/>
          <w:numId w:val="19"/>
        </w:numPr>
        <w:ind w:left="360"/>
        <w:jc w:val="both"/>
        <w:rPr>
          <w:rFonts w:eastAsia="Garamond" w:cs="Arial"/>
          <w:szCs w:val="20"/>
        </w:rPr>
      </w:pPr>
      <w:r w:rsidRPr="002262A7">
        <w:t xml:space="preserve">Sistem mora biti dosegljiv 24 ur, 7 dni v tednu (24x7) z vsaj 99,5 % razpoložljivostjo. </w:t>
      </w:r>
      <w:r w:rsidR="00322E97" w:rsidRPr="00310E88">
        <w:rPr>
          <w:rFonts w:eastAsia="Garamond" w:cs="Arial"/>
          <w:szCs w:val="20"/>
        </w:rPr>
        <w:t>Morebitne prekinitve delovanja, ki so potrebne zaradi vzdrževalnih posegov, se vnaprej dogovarjajo med naročnikom in izvajalcem.</w:t>
      </w:r>
    </w:p>
    <w:p w14:paraId="3671CF07" w14:textId="67990E73" w:rsidR="00177CA1" w:rsidRPr="00310E88" w:rsidRDefault="00177CA1" w:rsidP="00310E88">
      <w:pPr>
        <w:pStyle w:val="ListParagraph"/>
        <w:numPr>
          <w:ilvl w:val="0"/>
          <w:numId w:val="19"/>
        </w:numPr>
        <w:ind w:left="360"/>
        <w:jc w:val="both"/>
        <w:rPr>
          <w:rFonts w:eastAsia="Garamond" w:cs="Arial"/>
          <w:szCs w:val="20"/>
        </w:rPr>
      </w:pPr>
      <w:r w:rsidRPr="00310E88">
        <w:rPr>
          <w:rFonts w:eastAsia="Garamond" w:cs="Arial"/>
          <w:szCs w:val="20"/>
        </w:rPr>
        <w:t>Podpora 24x7 v slovenskem ali angleškem jeziku. Pomoč skrbnikom aplikacije in help desku na UL, oddaljeno in/ali na lokaciji naročnika.</w:t>
      </w:r>
    </w:p>
    <w:p w14:paraId="7389EC60" w14:textId="77777777" w:rsidR="00037016" w:rsidRPr="00037016" w:rsidRDefault="007B383D" w:rsidP="00E838C0">
      <w:pPr>
        <w:pStyle w:val="ListParagraph"/>
        <w:numPr>
          <w:ilvl w:val="0"/>
          <w:numId w:val="19"/>
        </w:numPr>
        <w:ind w:left="360"/>
        <w:jc w:val="both"/>
        <w:rPr>
          <w:szCs w:val="20"/>
        </w:rPr>
      </w:pPr>
      <w:r w:rsidRPr="00B02605">
        <w:t xml:space="preserve">Izvedba mora biti v visoki razpoložljivosti s porazdeljevanjem obremenitve (load balancer). </w:t>
      </w:r>
    </w:p>
    <w:p w14:paraId="026C387E" w14:textId="6EBD699F" w:rsidR="00E838C0" w:rsidRDefault="00E838C0" w:rsidP="00E838C0">
      <w:pPr>
        <w:pStyle w:val="ListParagraph"/>
        <w:numPr>
          <w:ilvl w:val="0"/>
          <w:numId w:val="19"/>
        </w:numPr>
        <w:ind w:left="360"/>
        <w:jc w:val="both"/>
        <w:rPr>
          <w:szCs w:val="20"/>
        </w:rPr>
      </w:pPr>
      <w:r w:rsidRPr="00E838C0">
        <w:rPr>
          <w:szCs w:val="20"/>
        </w:rPr>
        <w:t>V primeru izpada sistema mora imeti ponudnik vzpostavljen sistem varnostnega kopiranja, ki zagotavlja, da so podatki, ki jih UL pošilja na podatkovni strežnik ponudnika in konfiguracijski podatki, obnovljivi iz varnostnih kopij in so lahko stari največ 24 ur (RPO).</w:t>
      </w:r>
    </w:p>
    <w:p w14:paraId="5B73E03E" w14:textId="245648EB" w:rsidR="007B383D" w:rsidRPr="00B02605" w:rsidRDefault="00E838C0" w:rsidP="00E838C0">
      <w:pPr>
        <w:pStyle w:val="ListParagraph"/>
        <w:numPr>
          <w:ilvl w:val="0"/>
          <w:numId w:val="19"/>
        </w:numPr>
        <w:ind w:left="360"/>
        <w:jc w:val="both"/>
      </w:pPr>
      <w:r w:rsidRPr="00E838C0">
        <w:rPr>
          <w:szCs w:val="20"/>
        </w:rPr>
        <w:t>V primeru popolne zaustavitve informacijske rešitve ponudnika (RTO) mora ponudnik zagotoviti, da je od odpovedi do ponovne vzpostavitve in delovanja največ 4 ure, ki se šteje od obnove podatkov iz varnostnih kopij. V primeru izpada mora ponudnik nemudoma (v roku 2 ur od zaznave) obvestiti naročnika o nastali situaciji in predvidenem časovnem okviru za obnovo podatkov ter o morebitnih odstopanjih od dogovorjenih RPO/RTO vrednosti. S tem ponudnik zagotavlja naročniku visoko stopnjo zanesljivosti, varnosti in kontinuiteto delovanja strežniške infrastrukture in povezanih storitev znotraj ponujene informacijske rešitve.</w:t>
      </w:r>
      <w:r w:rsidR="007B383D">
        <w:t xml:space="preserve">Ponudnik </w:t>
      </w:r>
      <w:r w:rsidR="007B383D" w:rsidRPr="001C6EBA">
        <w:t>mora omogočiti sistem, ki mora zagotavljati visoko zmogljivost brez motenj in počasnega delovanja tudi v primeru velikega števila dostopov uporabnikov, kar ne vpliva na hitrost delovanja sistema, pri čemer ocenjujemo, da bo programsko opremo ob občasnih konicah hkrati uporabljalo tudi več kot 500 obiskovalcev, kar lahko vključuje uporabnike, administratorje oziroma več kot 500 hkratnih sej</w:t>
      </w:r>
      <w:r w:rsidR="007B383D">
        <w:t>.</w:t>
      </w:r>
    </w:p>
    <w:p w14:paraId="25A2D783" w14:textId="0BABC64E" w:rsidR="00992213" w:rsidRDefault="007B383D" w:rsidP="007A27D5">
      <w:pPr>
        <w:pStyle w:val="ListParagraph"/>
        <w:numPr>
          <w:ilvl w:val="0"/>
          <w:numId w:val="19"/>
        </w:numPr>
        <w:ind w:left="360"/>
        <w:jc w:val="both"/>
        <w:rPr>
          <w:rFonts w:eastAsia="Garamond" w:cs="Arial"/>
          <w:szCs w:val="20"/>
        </w:rPr>
      </w:pPr>
      <w:r w:rsidRPr="00B02605">
        <w:lastRenderedPageBreak/>
        <w:t xml:space="preserve">Ponudnik mora v ponudbi priložiti, kasneje pa vzdrževati in dati naročniku na voljo ažurno uporabniško ter tehnično dokumentacijo o ponujenih storitvah. </w:t>
      </w:r>
      <w:r w:rsidR="00992213" w:rsidRPr="007A27D5">
        <w:rPr>
          <w:rFonts w:eastAsia="Garamond" w:cs="Arial"/>
          <w:szCs w:val="20"/>
        </w:rPr>
        <w:t>Odprava vseh napak na sistemu skupaj z vsemi aktivnostmi, vezanimi na diagnosticiranje in reševanje napak ter tehnično dokumentiranje sprememb do potrebne stopnje.</w:t>
      </w:r>
    </w:p>
    <w:p w14:paraId="2883D55A" w14:textId="77777777" w:rsidR="00992213" w:rsidRDefault="00992213" w:rsidP="007A27D5">
      <w:pPr>
        <w:pStyle w:val="ListParagraph"/>
        <w:numPr>
          <w:ilvl w:val="0"/>
          <w:numId w:val="19"/>
        </w:numPr>
        <w:ind w:left="360"/>
        <w:jc w:val="both"/>
        <w:rPr>
          <w:rFonts w:eastAsia="Garamond" w:cs="Arial"/>
          <w:szCs w:val="20"/>
        </w:rPr>
      </w:pPr>
      <w:r w:rsidRPr="007A27D5">
        <w:rPr>
          <w:rFonts w:eastAsia="Garamond" w:cs="Arial"/>
          <w:szCs w:val="20"/>
        </w:rPr>
        <w:t>Posodobitve (nove verzije) programske opreme, ki je predmet te pogodbe.</w:t>
      </w:r>
    </w:p>
    <w:p w14:paraId="6F579A49" w14:textId="11ACAD5F" w:rsidR="00992213" w:rsidRPr="007A27D5" w:rsidRDefault="00992213" w:rsidP="007A27D5">
      <w:pPr>
        <w:pStyle w:val="ListParagraph"/>
        <w:numPr>
          <w:ilvl w:val="0"/>
          <w:numId w:val="19"/>
        </w:numPr>
        <w:ind w:left="360"/>
        <w:jc w:val="both"/>
        <w:rPr>
          <w:rFonts w:eastAsia="Garamond" w:cs="Arial"/>
          <w:szCs w:val="20"/>
        </w:rPr>
      </w:pPr>
      <w:r w:rsidRPr="007A27D5">
        <w:rPr>
          <w:rFonts w:eastAsia="Garamond" w:cs="Arial"/>
          <w:szCs w:val="20"/>
        </w:rPr>
        <w:t>Ponudnik zagotavlja nemoteno in neprekinjeno delovanje celotne rešitve. Ponudnik mora zagotoviti vse prilagoditve in spremembe hitro, uporabniku prijazno ter pravilno, če so potrebne zaradi nadgradenj kateregakoli programskega ali strojnega gradnika sistema in so pogoj za nemoteno delovanje aplikacije ter nanje naročnik nima neposrednega vpliva.</w:t>
      </w:r>
    </w:p>
    <w:p w14:paraId="6AACA6F5" w14:textId="77777777" w:rsidR="007B383D" w:rsidRPr="00D27C43" w:rsidRDefault="007B383D" w:rsidP="007A27D5">
      <w:pPr>
        <w:jc w:val="both"/>
        <w:rPr>
          <w:color w:val="00B050"/>
        </w:rPr>
      </w:pPr>
    </w:p>
    <w:p w14:paraId="7C8DEFA0" w14:textId="77777777" w:rsidR="007B383D" w:rsidRPr="006135DC" w:rsidRDefault="007B383D" w:rsidP="007A27D5">
      <w:pPr>
        <w:pStyle w:val="ListParagraph"/>
        <w:numPr>
          <w:ilvl w:val="1"/>
          <w:numId w:val="10"/>
        </w:numPr>
        <w:spacing w:after="0" w:line="240" w:lineRule="auto"/>
        <w:jc w:val="both"/>
        <w:rPr>
          <w:rFonts w:cs="Arial"/>
          <w:b/>
          <w:szCs w:val="20"/>
        </w:rPr>
      </w:pPr>
      <w:r w:rsidRPr="006135DC">
        <w:rPr>
          <w:rFonts w:cs="Arial"/>
          <w:b/>
          <w:szCs w:val="20"/>
        </w:rPr>
        <w:t xml:space="preserve">Zahteve glede hrambe in obdelave osebnih podatkov </w:t>
      </w:r>
    </w:p>
    <w:p w14:paraId="6C2EB92B" w14:textId="77777777" w:rsidR="007B383D" w:rsidRPr="006135DC" w:rsidRDefault="007B383D" w:rsidP="007A27D5">
      <w:pPr>
        <w:spacing w:line="120" w:lineRule="auto"/>
        <w:jc w:val="both"/>
        <w:rPr>
          <w:rFonts w:cs="Arial"/>
          <w:b/>
          <w:szCs w:val="20"/>
        </w:rPr>
      </w:pPr>
    </w:p>
    <w:p w14:paraId="5782A420" w14:textId="77777777" w:rsidR="007B383D" w:rsidRPr="006135DC" w:rsidRDefault="007B383D" w:rsidP="007A27D5">
      <w:pPr>
        <w:pStyle w:val="ListParagraph"/>
        <w:numPr>
          <w:ilvl w:val="0"/>
          <w:numId w:val="20"/>
        </w:numPr>
        <w:jc w:val="both"/>
      </w:pPr>
      <w:r w:rsidRPr="006135DC">
        <w:t xml:space="preserve">Ponudnik zagotavlja, da lokacija, kjer se izvaja storitev in kjer so shranjeni podatki, v celoti ustreza zahtevam regulative v RS Sloveniji. Če prihaja do razlik, ki so posledica sprememb pri ponudniku, je naročnika o njih obvezan obvestiti takoj, ko je izvedel za zunanje okoliščine, ter zagotoviti nemoteno in skladno delovanje storitve še naprej </w:t>
      </w:r>
      <w:r>
        <w:t xml:space="preserve">oziroma </w:t>
      </w:r>
      <w:r w:rsidRPr="006135DC">
        <w:t xml:space="preserve">ponuditi naročniku možnost predčasne prekinitve pogodbe in </w:t>
      </w:r>
      <w:r>
        <w:t xml:space="preserve">omogočiti </w:t>
      </w:r>
      <w:r w:rsidRPr="006135DC">
        <w:t xml:space="preserve">izvoz vseh shranjenih podatkov v obliki, ki je primerna za uvoz in nadaljnje obdelovanje. </w:t>
      </w:r>
    </w:p>
    <w:p w14:paraId="49DF430E" w14:textId="77777777" w:rsidR="007B383D" w:rsidRPr="006135DC" w:rsidRDefault="007B383D" w:rsidP="007A27D5">
      <w:pPr>
        <w:pStyle w:val="ListParagraph"/>
        <w:numPr>
          <w:ilvl w:val="0"/>
          <w:numId w:val="20"/>
        </w:numPr>
        <w:jc w:val="both"/>
      </w:pPr>
      <w:r w:rsidRPr="006135DC">
        <w:t xml:space="preserve">Hramba in obdelava podatkov na način, ki je skladen z regulativo EU in RS Slovenije. </w:t>
      </w:r>
    </w:p>
    <w:p w14:paraId="151C4B5A" w14:textId="77777777" w:rsidR="007B383D" w:rsidRPr="006135DC" w:rsidRDefault="007B383D" w:rsidP="007A27D5">
      <w:pPr>
        <w:pStyle w:val="ListParagraph"/>
        <w:numPr>
          <w:ilvl w:val="0"/>
          <w:numId w:val="20"/>
        </w:numPr>
        <w:jc w:val="both"/>
      </w:pPr>
      <w:r w:rsidRPr="006135DC">
        <w:t xml:space="preserve">Ponudnik mora v ponudbi in med izvajanjem pogodbe na zahtevo naročnika razkriti svoje postopke, s katerimi zagotavlja informacijsko varnost, zlasti varnost osebnih podatkov, kot to določa zakonodaja. </w:t>
      </w:r>
    </w:p>
    <w:p w14:paraId="7983784F" w14:textId="77777777" w:rsidR="007B383D" w:rsidRPr="006135DC" w:rsidRDefault="007B383D" w:rsidP="007A27D5">
      <w:pPr>
        <w:pStyle w:val="ListParagraph"/>
        <w:numPr>
          <w:ilvl w:val="0"/>
          <w:numId w:val="20"/>
        </w:numPr>
        <w:jc w:val="both"/>
      </w:pPr>
      <w:r w:rsidRPr="006135DC">
        <w:t xml:space="preserve">Ponudnik mora omogočati izvedbo nadzora varstva osebnih podatkov na zahtevo naročnika. </w:t>
      </w:r>
    </w:p>
    <w:p w14:paraId="43AB6CE1" w14:textId="799281A3" w:rsidR="007B383D" w:rsidRDefault="007B383D" w:rsidP="007A27D5">
      <w:pPr>
        <w:pStyle w:val="ListParagraph"/>
        <w:numPr>
          <w:ilvl w:val="0"/>
          <w:numId w:val="20"/>
        </w:numPr>
        <w:jc w:val="both"/>
      </w:pPr>
      <w:r w:rsidRPr="006135DC">
        <w:t xml:space="preserve">Ponudnik ne sme deliti, razkrivati, posojati, prodajati podatkov tretjim osebam, zlasti neosebnih podatkov, ki jih mora ščititi. </w:t>
      </w:r>
    </w:p>
    <w:p w14:paraId="227CC915" w14:textId="77777777" w:rsidR="007B383D" w:rsidRPr="006135DC" w:rsidRDefault="007B383D" w:rsidP="007A27D5">
      <w:pPr>
        <w:pStyle w:val="ListParagraph"/>
        <w:numPr>
          <w:ilvl w:val="0"/>
          <w:numId w:val="20"/>
        </w:numPr>
        <w:jc w:val="both"/>
      </w:pPr>
      <w:r>
        <w:t>Ponudnik sme osebne podatke obdelovati zgolj za namen izvajanja storitev po tej pogodbi.</w:t>
      </w:r>
    </w:p>
    <w:p w14:paraId="283B0033" w14:textId="77777777" w:rsidR="007B383D" w:rsidRPr="00F073A0" w:rsidRDefault="007B383D" w:rsidP="007A27D5">
      <w:pPr>
        <w:pStyle w:val="ListParagraph"/>
        <w:numPr>
          <w:ilvl w:val="0"/>
          <w:numId w:val="20"/>
        </w:numPr>
        <w:jc w:val="both"/>
      </w:pPr>
      <w:r w:rsidRPr="00F073A0">
        <w:t xml:space="preserve">Dostopi do osebnih podatkov morajo biti sledljivi, kot zahteva ZVOP-2 in veljavna regulativa, ki se nanaša na varstvo osebnih podatkov. </w:t>
      </w:r>
    </w:p>
    <w:p w14:paraId="1E521354" w14:textId="77777777" w:rsidR="007B383D" w:rsidRPr="005A56C6" w:rsidRDefault="007B383D" w:rsidP="007A27D5">
      <w:pPr>
        <w:jc w:val="both"/>
        <w:rPr>
          <w:rFonts w:cs="Arial"/>
          <w:szCs w:val="20"/>
        </w:rPr>
      </w:pPr>
      <w:bookmarkStart w:id="0" w:name="_Hlk42250146"/>
    </w:p>
    <w:p w14:paraId="4DBC3663" w14:textId="77777777" w:rsidR="007B383D" w:rsidRPr="005A56C6" w:rsidRDefault="007B383D" w:rsidP="007A27D5">
      <w:pPr>
        <w:pStyle w:val="ListParagraph"/>
        <w:numPr>
          <w:ilvl w:val="1"/>
          <w:numId w:val="10"/>
        </w:numPr>
        <w:spacing w:after="0" w:line="240" w:lineRule="auto"/>
        <w:jc w:val="both"/>
        <w:rPr>
          <w:rFonts w:cs="Arial"/>
          <w:b/>
          <w:szCs w:val="20"/>
        </w:rPr>
      </w:pPr>
      <w:r w:rsidRPr="005A56C6">
        <w:rPr>
          <w:rFonts w:cs="Arial"/>
          <w:b/>
          <w:szCs w:val="20"/>
        </w:rPr>
        <w:t>Vsebinske zahteve predmeta naročila</w:t>
      </w:r>
    </w:p>
    <w:p w14:paraId="487F48A2" w14:textId="77777777" w:rsidR="007B383D" w:rsidRPr="005A56C6" w:rsidRDefault="007B383D" w:rsidP="007A27D5">
      <w:pPr>
        <w:jc w:val="both"/>
      </w:pPr>
      <w:r w:rsidRPr="005A56C6">
        <w:t xml:space="preserve"> </w:t>
      </w:r>
    </w:p>
    <w:p w14:paraId="5612526E" w14:textId="77777777" w:rsidR="007B383D" w:rsidRPr="008C374A" w:rsidRDefault="007B383D" w:rsidP="005908FB">
      <w:pPr>
        <w:jc w:val="both"/>
      </w:pPr>
      <w:r>
        <w:t>Programska oprema v podporo izvajanja dejavnosti karierne orientacije mora biti zastavljena na način</w:t>
      </w:r>
      <w:r w:rsidRPr="005A56C6">
        <w:t xml:space="preserve">, </w:t>
      </w:r>
      <w:r>
        <w:t xml:space="preserve">da </w:t>
      </w:r>
      <w:r w:rsidRPr="008C374A">
        <w:t xml:space="preserve">omogoča sistem posameznih sklopov funkcionalnosti, ki jih bodo lahko samostojno urejali administratorji posameznih fakultet/akademij univerze ali osebje na rektoratu univerze. </w:t>
      </w:r>
    </w:p>
    <w:p w14:paraId="17F12F2A" w14:textId="77777777" w:rsidR="007B383D" w:rsidRPr="008C374A" w:rsidRDefault="007B383D" w:rsidP="005908FB">
      <w:pPr>
        <w:jc w:val="both"/>
      </w:pPr>
    </w:p>
    <w:p w14:paraId="1AAB12A3" w14:textId="3284B082" w:rsidR="007B383D" w:rsidRPr="008C374A" w:rsidRDefault="007B383D" w:rsidP="005908FB">
      <w:pPr>
        <w:jc w:val="both"/>
      </w:pPr>
      <w:r w:rsidRPr="008C374A">
        <w:t xml:space="preserve">Ponudnik mora zagotoviti polno dosegljivost in uporabnost portala z vsemi funkcionalnostmi, opisanimi v tehnični specifikaciji </w:t>
      </w:r>
      <w:r w:rsidRPr="008C374A">
        <w:rPr>
          <w:bCs/>
        </w:rPr>
        <w:t xml:space="preserve">najkasneje do 1. </w:t>
      </w:r>
      <w:r w:rsidR="004617E5">
        <w:rPr>
          <w:bCs/>
        </w:rPr>
        <w:t>oktobra</w:t>
      </w:r>
      <w:r w:rsidR="004617E5" w:rsidRPr="008C374A">
        <w:rPr>
          <w:bCs/>
        </w:rPr>
        <w:t xml:space="preserve"> </w:t>
      </w:r>
      <w:r w:rsidRPr="008C374A">
        <w:rPr>
          <w:bCs/>
        </w:rPr>
        <w:t>2025</w:t>
      </w:r>
      <w:r w:rsidRPr="008C374A">
        <w:t xml:space="preserve"> zaradi začetka novega študijskega leta. </w:t>
      </w:r>
    </w:p>
    <w:p w14:paraId="2FF6A96B" w14:textId="77777777" w:rsidR="007B383D" w:rsidRPr="008C374A" w:rsidRDefault="007B383D" w:rsidP="005908FB">
      <w:pPr>
        <w:jc w:val="both"/>
      </w:pPr>
    </w:p>
    <w:p w14:paraId="7B7A0A54" w14:textId="77777777" w:rsidR="00163422" w:rsidRDefault="00163422">
      <w:pPr>
        <w:spacing w:line="270" w:lineRule="exact"/>
        <w:ind w:left="425" w:hanging="425"/>
        <w:jc w:val="both"/>
        <w:rPr>
          <w:rFonts w:cs="Arial"/>
          <w:iCs/>
          <w:szCs w:val="20"/>
          <w:u w:val="single"/>
        </w:rPr>
      </w:pPr>
      <w:r>
        <w:rPr>
          <w:rFonts w:cs="Arial"/>
          <w:iCs/>
          <w:szCs w:val="20"/>
          <w:u w:val="single"/>
        </w:rPr>
        <w:br w:type="page"/>
      </w:r>
    </w:p>
    <w:p w14:paraId="24CE3C2C" w14:textId="0DAE86E7" w:rsidR="007B383D" w:rsidRPr="00F83A6D" w:rsidRDefault="007B383D" w:rsidP="005908FB">
      <w:pPr>
        <w:pStyle w:val="ListParagraph"/>
        <w:numPr>
          <w:ilvl w:val="0"/>
          <w:numId w:val="21"/>
        </w:numPr>
        <w:jc w:val="both"/>
        <w:rPr>
          <w:rFonts w:cs="Arial"/>
          <w:iCs/>
          <w:szCs w:val="20"/>
          <w:u w:val="single"/>
        </w:rPr>
      </w:pPr>
      <w:r w:rsidRPr="00F83A6D">
        <w:rPr>
          <w:rFonts w:cs="Arial"/>
          <w:iCs/>
          <w:szCs w:val="20"/>
          <w:u w:val="single"/>
        </w:rPr>
        <w:lastRenderedPageBreak/>
        <w:t xml:space="preserve">Prilagoditev portala skladno s celostno grafično podobo Univerze v Ljubljani </w:t>
      </w:r>
    </w:p>
    <w:p w14:paraId="16E736B5" w14:textId="77777777" w:rsidR="007B383D" w:rsidRPr="000D6777" w:rsidRDefault="007B383D" w:rsidP="005908FB">
      <w:pPr>
        <w:jc w:val="both"/>
        <w:rPr>
          <w:rFonts w:cs="Arial"/>
          <w:iCs/>
          <w:szCs w:val="20"/>
        </w:rPr>
      </w:pPr>
      <w:r w:rsidRPr="000D6777">
        <w:rPr>
          <w:rFonts w:cs="Arial"/>
          <w:iCs/>
          <w:szCs w:val="20"/>
        </w:rPr>
        <w:t xml:space="preserve">Programska oprema mora slediti celostni grafični podobi Univerze v Ljubljani. Prilagojeno podobo predhodno potrdi naročnik. </w:t>
      </w:r>
    </w:p>
    <w:p w14:paraId="3F2A859C" w14:textId="77777777" w:rsidR="007B383D" w:rsidRDefault="007B383D" w:rsidP="005908FB">
      <w:pPr>
        <w:jc w:val="both"/>
        <w:rPr>
          <w:rFonts w:cs="Arial"/>
          <w:iCs/>
          <w:color w:val="00B050"/>
          <w:szCs w:val="20"/>
        </w:rPr>
      </w:pPr>
    </w:p>
    <w:p w14:paraId="5D5492ED" w14:textId="551760A3" w:rsidR="007B383D" w:rsidRPr="00F83A6D" w:rsidRDefault="00F83A6D" w:rsidP="005908FB">
      <w:pPr>
        <w:pStyle w:val="ListParagraph"/>
        <w:numPr>
          <w:ilvl w:val="0"/>
          <w:numId w:val="21"/>
        </w:numPr>
        <w:jc w:val="both"/>
        <w:rPr>
          <w:rFonts w:cs="Arial"/>
          <w:iCs/>
          <w:szCs w:val="20"/>
          <w:u w:val="single"/>
        </w:rPr>
      </w:pPr>
      <w:r>
        <w:rPr>
          <w:rFonts w:cs="Arial"/>
          <w:iCs/>
          <w:szCs w:val="20"/>
          <w:u w:val="single"/>
        </w:rPr>
        <w:t xml:space="preserve"> </w:t>
      </w:r>
      <w:r w:rsidR="007B383D" w:rsidRPr="00F83A6D">
        <w:rPr>
          <w:rFonts w:cs="Arial"/>
          <w:iCs/>
          <w:szCs w:val="20"/>
          <w:u w:val="single"/>
        </w:rPr>
        <w:t>Jezik programske opreme</w:t>
      </w:r>
    </w:p>
    <w:p w14:paraId="10958576" w14:textId="77777777" w:rsidR="007B383D" w:rsidRDefault="007B383D" w:rsidP="005908FB">
      <w:pPr>
        <w:jc w:val="both"/>
        <w:rPr>
          <w:rFonts w:cs="Arial"/>
          <w:iCs/>
          <w:szCs w:val="20"/>
        </w:rPr>
      </w:pPr>
      <w:r w:rsidRPr="00037D25">
        <w:rPr>
          <w:rFonts w:cs="Arial"/>
          <w:iCs/>
          <w:szCs w:val="20"/>
        </w:rPr>
        <w:t xml:space="preserve">Izbrana programska oprema mora omogočati, da bo uporabnikom zagotavljala dvojezičnost, kar pomeni, da bo na voljo v slovenskem in angleškem jeziku. Uporabnik si jezik programske opreme izbere sam. Portal mora biti v celoti preveden v slovenski jezik in omogočati šumnike v besedilu. </w:t>
      </w:r>
      <w:r w:rsidRPr="00593665">
        <w:rPr>
          <w:rFonts w:cs="Arial"/>
          <w:iCs/>
          <w:szCs w:val="20"/>
        </w:rPr>
        <w:t>Administrator ima možnost samostojnega urejanja prevodov ali to opravi ponudnik.</w:t>
      </w:r>
    </w:p>
    <w:p w14:paraId="69B27118" w14:textId="77777777" w:rsidR="00F83A6D" w:rsidRDefault="00F83A6D" w:rsidP="005908FB">
      <w:pPr>
        <w:jc w:val="both"/>
        <w:rPr>
          <w:rFonts w:cs="Arial"/>
          <w:iCs/>
          <w:szCs w:val="20"/>
        </w:rPr>
      </w:pPr>
    </w:p>
    <w:p w14:paraId="1D4E513C" w14:textId="11C75BE8" w:rsidR="007B383D" w:rsidRPr="00F83A6D" w:rsidRDefault="00F83A6D" w:rsidP="005908FB">
      <w:pPr>
        <w:pStyle w:val="ListParagraph"/>
        <w:numPr>
          <w:ilvl w:val="0"/>
          <w:numId w:val="21"/>
        </w:numPr>
        <w:jc w:val="both"/>
        <w:rPr>
          <w:rFonts w:cs="Arial"/>
          <w:iCs/>
          <w:szCs w:val="20"/>
          <w:u w:val="single"/>
        </w:rPr>
      </w:pPr>
      <w:r w:rsidRPr="00F83A6D">
        <w:rPr>
          <w:rFonts w:cs="Arial"/>
          <w:iCs/>
          <w:szCs w:val="20"/>
          <w:u w:val="single"/>
        </w:rPr>
        <w:t xml:space="preserve"> </w:t>
      </w:r>
      <w:r w:rsidR="007B383D" w:rsidRPr="00F83A6D">
        <w:rPr>
          <w:rFonts w:cs="Arial"/>
          <w:iCs/>
          <w:szCs w:val="20"/>
          <w:u w:val="single"/>
        </w:rPr>
        <w:t>Administratorske vloge – pravice do dostopov, urejanja in vpogleda v podatke</w:t>
      </w:r>
    </w:p>
    <w:p w14:paraId="608F332D" w14:textId="77777777" w:rsidR="007B383D" w:rsidRPr="00070B0F" w:rsidRDefault="007B383D" w:rsidP="005908FB">
      <w:pPr>
        <w:jc w:val="both"/>
        <w:rPr>
          <w:rFonts w:cs="Arial"/>
          <w:iCs/>
          <w:szCs w:val="20"/>
        </w:rPr>
      </w:pPr>
      <w:r w:rsidRPr="00070B0F">
        <w:rPr>
          <w:rFonts w:cs="Arial"/>
          <w:iCs/>
          <w:szCs w:val="20"/>
        </w:rPr>
        <w:t>Izbrana programska oprema mora zagotoviti vsaj</w:t>
      </w:r>
      <w:r>
        <w:rPr>
          <w:rFonts w:cs="Arial"/>
          <w:iCs/>
          <w:szCs w:val="20"/>
        </w:rPr>
        <w:t xml:space="preserve"> </w:t>
      </w:r>
      <w:r w:rsidRPr="00070B0F">
        <w:rPr>
          <w:rFonts w:cs="Arial"/>
          <w:iCs/>
          <w:szCs w:val="20"/>
        </w:rPr>
        <w:t>3 dostope za glavne administratorje</w:t>
      </w:r>
      <w:r>
        <w:rPr>
          <w:rFonts w:cs="Arial"/>
          <w:iCs/>
          <w:szCs w:val="20"/>
        </w:rPr>
        <w:t xml:space="preserve"> in</w:t>
      </w:r>
      <w:r w:rsidRPr="00070B0F">
        <w:rPr>
          <w:rFonts w:cs="Arial"/>
          <w:iCs/>
          <w:szCs w:val="20"/>
        </w:rPr>
        <w:t xml:space="preserve"> vsaj 40 dostopov administratorjev</w:t>
      </w:r>
      <w:r>
        <w:rPr>
          <w:rFonts w:cs="Arial"/>
          <w:iCs/>
          <w:szCs w:val="20"/>
        </w:rPr>
        <w:t>.</w:t>
      </w:r>
    </w:p>
    <w:p w14:paraId="72846754" w14:textId="77777777" w:rsidR="007B383D" w:rsidRPr="00720E37" w:rsidRDefault="007B383D" w:rsidP="005908FB">
      <w:pPr>
        <w:jc w:val="both"/>
        <w:rPr>
          <w:rFonts w:cs="Arial"/>
          <w:iCs/>
          <w:szCs w:val="20"/>
        </w:rPr>
      </w:pPr>
      <w:r>
        <w:rPr>
          <w:rFonts w:cs="Arial"/>
          <w:iCs/>
          <w:szCs w:val="20"/>
        </w:rPr>
        <w:t xml:space="preserve">c.1 </w:t>
      </w:r>
      <w:r>
        <w:rPr>
          <w:rFonts w:cs="Arial"/>
          <w:iCs/>
          <w:szCs w:val="20"/>
        </w:rPr>
        <w:tab/>
      </w:r>
      <w:r w:rsidRPr="00720E37">
        <w:rPr>
          <w:rFonts w:cs="Arial"/>
          <w:iCs/>
          <w:szCs w:val="20"/>
        </w:rPr>
        <w:t xml:space="preserve">Glavni administrator na ravni univerze: </w:t>
      </w:r>
    </w:p>
    <w:p w14:paraId="5C7CEB8A" w14:textId="77777777" w:rsidR="007B383D" w:rsidRPr="0013778C" w:rsidRDefault="007B383D" w:rsidP="005908FB">
      <w:pPr>
        <w:jc w:val="both"/>
        <w:rPr>
          <w:rFonts w:cs="Arial"/>
          <w:iCs/>
          <w:szCs w:val="20"/>
        </w:rPr>
      </w:pPr>
      <w:r w:rsidRPr="0013778C">
        <w:rPr>
          <w:rFonts w:cs="Arial"/>
          <w:iCs/>
          <w:szCs w:val="20"/>
        </w:rPr>
        <w:t>Administrator na ravni univerze je glavni administrator ali več glavnih administratorjev. Ima pravico do</w:t>
      </w:r>
      <w:r>
        <w:rPr>
          <w:rFonts w:cs="Arial"/>
          <w:iCs/>
          <w:szCs w:val="20"/>
        </w:rPr>
        <w:t xml:space="preserve"> </w:t>
      </w:r>
      <w:r w:rsidRPr="0013778C">
        <w:rPr>
          <w:rFonts w:cs="Arial"/>
          <w:iCs/>
          <w:szCs w:val="20"/>
        </w:rPr>
        <w:t xml:space="preserve">upravljanja s celotno programsko opremo in vsemi funkcionalnostmi, ki jih ta omogoča. Glavni administrator ali administratorji določijo administratorje na ravni fakultet/akademij ali služb rektorata univerze in njihove pravice dostopov do </w:t>
      </w:r>
      <w:r>
        <w:rPr>
          <w:rFonts w:cs="Arial"/>
          <w:iCs/>
          <w:szCs w:val="20"/>
        </w:rPr>
        <w:t xml:space="preserve">posameznih </w:t>
      </w:r>
      <w:r w:rsidRPr="0013778C">
        <w:rPr>
          <w:rFonts w:cs="Arial"/>
          <w:iCs/>
          <w:szCs w:val="20"/>
        </w:rPr>
        <w:t>funkcionalnosti. Glavni administrator ima pravico do upravljanja in vpogled v generalno statistiko in vse ostale podatke, skladno z varovanjem zaupnosti uporabnikov programske opreme. Administratorski dostopi morajo biti zasnovani tako, da nudijo uporabniku prijazno izkušnjo in enostavno uporabo.</w:t>
      </w:r>
      <w:r w:rsidRPr="0013778C">
        <w:rPr>
          <w:rFonts w:cs="Arial"/>
          <w:szCs w:val="20"/>
        </w:rPr>
        <w:t xml:space="preserve"> </w:t>
      </w:r>
    </w:p>
    <w:p w14:paraId="3F64E7DF" w14:textId="77777777" w:rsidR="007B383D" w:rsidRPr="00066B1F" w:rsidRDefault="007B383D" w:rsidP="005908FB">
      <w:pPr>
        <w:jc w:val="both"/>
        <w:rPr>
          <w:rFonts w:cs="Arial"/>
          <w:iCs/>
          <w:szCs w:val="20"/>
        </w:rPr>
      </w:pPr>
      <w:r>
        <w:rPr>
          <w:rFonts w:cs="Arial"/>
          <w:iCs/>
          <w:szCs w:val="20"/>
        </w:rPr>
        <w:t xml:space="preserve">c.2 </w:t>
      </w:r>
      <w:r>
        <w:rPr>
          <w:rFonts w:cs="Arial"/>
          <w:iCs/>
          <w:szCs w:val="20"/>
        </w:rPr>
        <w:tab/>
      </w:r>
      <w:r w:rsidRPr="00066B1F">
        <w:rPr>
          <w:rFonts w:cs="Arial"/>
          <w:iCs/>
          <w:szCs w:val="20"/>
        </w:rPr>
        <w:t>Administrator:</w:t>
      </w:r>
    </w:p>
    <w:p w14:paraId="1D202E94" w14:textId="77777777" w:rsidR="007B383D" w:rsidRDefault="007B383D" w:rsidP="005908FB">
      <w:pPr>
        <w:jc w:val="both"/>
        <w:rPr>
          <w:rFonts w:cs="Arial"/>
          <w:szCs w:val="20"/>
        </w:rPr>
      </w:pPr>
      <w:r w:rsidRPr="0013778C">
        <w:rPr>
          <w:rFonts w:cs="Arial"/>
          <w:iCs/>
          <w:szCs w:val="20"/>
        </w:rPr>
        <w:t>Administratorji so zaposleni na rektoratu Univerze v Ljubljani ali na njenih fakultetah in akademijah (to so lahko karierni svetovalci in zaposleni v drugih oddelkih rektorata ali fakultete ali akademije …). Glavni administrator jim dodeli pravice dostopov do posameznih funkcionalnosti programske opreme, ki jih lahko uporabljajo. Administratorji nimajo možnosti upravljanja s pravicami preostalih administratorjev na isti ravni in ne morejo upravljati s ključnimi nastavitvami portala. Administratorski dostopi morajo biti zasnovani tako, da nudijo uporabniku prijazno izkušnjo in enostavno uporabo.</w:t>
      </w:r>
      <w:r w:rsidRPr="0013778C">
        <w:rPr>
          <w:rFonts w:cs="Arial"/>
          <w:szCs w:val="20"/>
        </w:rPr>
        <w:t xml:space="preserve"> </w:t>
      </w:r>
    </w:p>
    <w:p w14:paraId="3E0C3166" w14:textId="77777777" w:rsidR="00ED6909" w:rsidRPr="0013778C" w:rsidRDefault="00ED6909" w:rsidP="005908FB">
      <w:pPr>
        <w:jc w:val="both"/>
        <w:rPr>
          <w:rFonts w:cs="Arial"/>
          <w:iCs/>
          <w:szCs w:val="20"/>
        </w:rPr>
      </w:pPr>
    </w:p>
    <w:p w14:paraId="1A6708E6" w14:textId="3CB130DD" w:rsidR="007B383D" w:rsidRPr="00ED6909" w:rsidRDefault="007B383D" w:rsidP="005908FB">
      <w:pPr>
        <w:pStyle w:val="ListParagraph"/>
        <w:numPr>
          <w:ilvl w:val="0"/>
          <w:numId w:val="21"/>
        </w:numPr>
        <w:jc w:val="both"/>
        <w:rPr>
          <w:rFonts w:cs="Arial"/>
          <w:iCs/>
          <w:szCs w:val="20"/>
          <w:u w:val="single"/>
        </w:rPr>
      </w:pPr>
      <w:r w:rsidRPr="00ED6909">
        <w:rPr>
          <w:rFonts w:cs="Arial"/>
          <w:iCs/>
          <w:szCs w:val="20"/>
          <w:u w:val="single"/>
        </w:rPr>
        <w:t>Uporabniki programske opreme in dostopi do opreme:</w:t>
      </w:r>
    </w:p>
    <w:p w14:paraId="7DCD2768" w14:textId="77777777" w:rsidR="007B383D" w:rsidRPr="003C5039" w:rsidRDefault="007B383D" w:rsidP="005908FB">
      <w:pPr>
        <w:jc w:val="both"/>
        <w:rPr>
          <w:rFonts w:cs="Arial"/>
          <w:iCs/>
          <w:szCs w:val="20"/>
        </w:rPr>
      </w:pPr>
      <w:r w:rsidRPr="003C5039">
        <w:rPr>
          <w:rFonts w:cs="Arial"/>
          <w:iCs/>
          <w:szCs w:val="20"/>
        </w:rPr>
        <w:t>Poleg administratorjev so uporabniki programske opreme</w:t>
      </w:r>
      <w:r>
        <w:rPr>
          <w:rFonts w:cs="Arial"/>
          <w:iCs/>
          <w:szCs w:val="20"/>
        </w:rPr>
        <w:t>:</w:t>
      </w:r>
    </w:p>
    <w:p w14:paraId="426DC867" w14:textId="77777777" w:rsidR="007B383D" w:rsidRPr="007B09E3" w:rsidRDefault="007B383D" w:rsidP="005908FB">
      <w:pPr>
        <w:jc w:val="both"/>
        <w:rPr>
          <w:rFonts w:cs="Arial"/>
          <w:iCs/>
          <w:szCs w:val="20"/>
        </w:rPr>
      </w:pPr>
      <w:r w:rsidRPr="007B09E3">
        <w:rPr>
          <w:rFonts w:cs="Arial"/>
          <w:iCs/>
          <w:szCs w:val="20"/>
        </w:rPr>
        <w:t xml:space="preserve">d.1 </w:t>
      </w:r>
      <w:r w:rsidRPr="007B09E3">
        <w:rPr>
          <w:rFonts w:cs="Arial"/>
          <w:iCs/>
          <w:szCs w:val="20"/>
        </w:rPr>
        <w:tab/>
        <w:t>Uporabniki programske opreme so vpisani študenti Univerze v Ljubljani z veljavnim statusom in diplomanti do 2 let po zaključku študija.</w:t>
      </w:r>
    </w:p>
    <w:p w14:paraId="08ADE892" w14:textId="77777777" w:rsidR="007B383D" w:rsidRPr="007B09E3" w:rsidRDefault="007B383D" w:rsidP="005908FB">
      <w:pPr>
        <w:jc w:val="both"/>
        <w:rPr>
          <w:rFonts w:cs="Arial"/>
          <w:iCs/>
          <w:szCs w:val="20"/>
        </w:rPr>
      </w:pPr>
      <w:r w:rsidRPr="007B09E3">
        <w:rPr>
          <w:rFonts w:cs="Arial"/>
          <w:iCs/>
          <w:szCs w:val="20"/>
        </w:rPr>
        <w:t xml:space="preserve">d.2 </w:t>
      </w:r>
      <w:r w:rsidRPr="007B09E3">
        <w:rPr>
          <w:rFonts w:cs="Arial"/>
          <w:iCs/>
          <w:szCs w:val="20"/>
        </w:rPr>
        <w:tab/>
        <w:t xml:space="preserve">Uporabniki programske opreme so lahko katera koli druga skupina znotraj Univerze v Ljubljani (na primer mladi raziskovalci ali druga skupina zaposlenih), ki jim glavni administrator ali </w:t>
      </w:r>
      <w:r w:rsidRPr="007B09E3">
        <w:rPr>
          <w:rFonts w:cs="Arial"/>
          <w:iCs/>
          <w:szCs w:val="20"/>
        </w:rPr>
        <w:lastRenderedPageBreak/>
        <w:t xml:space="preserve">administrator na ravni rektorata/fakultete/akademije potrdi dostop do uporabe opreme in ustvari/ali si </w:t>
      </w:r>
      <w:r>
        <w:rPr>
          <w:rFonts w:cs="Arial"/>
          <w:iCs/>
          <w:szCs w:val="20"/>
        </w:rPr>
        <w:t xml:space="preserve">sami </w:t>
      </w:r>
      <w:r w:rsidRPr="007B09E3">
        <w:rPr>
          <w:rFonts w:cs="Arial"/>
          <w:iCs/>
          <w:szCs w:val="20"/>
        </w:rPr>
        <w:t>ustvarijo uporabniški profil.</w:t>
      </w:r>
    </w:p>
    <w:p w14:paraId="12BFD1A7" w14:textId="77777777" w:rsidR="007B383D" w:rsidRPr="007B09E3" w:rsidRDefault="007B383D" w:rsidP="005908FB">
      <w:pPr>
        <w:jc w:val="both"/>
        <w:rPr>
          <w:rFonts w:cs="Arial"/>
          <w:iCs/>
          <w:szCs w:val="20"/>
        </w:rPr>
      </w:pPr>
      <w:r w:rsidRPr="007B09E3">
        <w:rPr>
          <w:rFonts w:cs="Arial"/>
          <w:iCs/>
          <w:szCs w:val="20"/>
        </w:rPr>
        <w:t>d.3</w:t>
      </w:r>
      <w:r w:rsidRPr="007B09E3">
        <w:rPr>
          <w:rFonts w:cs="Arial"/>
          <w:iCs/>
          <w:szCs w:val="20"/>
        </w:rPr>
        <w:tab/>
        <w:t xml:space="preserve">Uporabniki programske opreme so delodajalci, s katerimi sodeluje Univerza v Ljubljani, ki jim glavni administrator ali administrator na ravni rektorata/fakultete/akademije potrdi dostop do uporabe opreme in si </w:t>
      </w:r>
      <w:r>
        <w:rPr>
          <w:rFonts w:cs="Arial"/>
          <w:iCs/>
          <w:szCs w:val="20"/>
        </w:rPr>
        <w:t xml:space="preserve">sami </w:t>
      </w:r>
      <w:r w:rsidRPr="007B09E3">
        <w:rPr>
          <w:rFonts w:cs="Arial"/>
          <w:iCs/>
          <w:szCs w:val="20"/>
        </w:rPr>
        <w:t>ustvarijo uporabniški profil.</w:t>
      </w:r>
    </w:p>
    <w:p w14:paraId="63DAB860" w14:textId="77777777" w:rsidR="007B383D" w:rsidRDefault="007B383D" w:rsidP="005908FB">
      <w:pPr>
        <w:jc w:val="both"/>
        <w:rPr>
          <w:rFonts w:cs="Arial"/>
          <w:iCs/>
          <w:szCs w:val="20"/>
        </w:rPr>
      </w:pPr>
      <w:r w:rsidRPr="007B09E3">
        <w:rPr>
          <w:rFonts w:cs="Arial"/>
          <w:iCs/>
          <w:szCs w:val="20"/>
        </w:rPr>
        <w:t xml:space="preserve">d.4 </w:t>
      </w:r>
      <w:r w:rsidRPr="007B09E3">
        <w:rPr>
          <w:rFonts w:cs="Arial"/>
          <w:iCs/>
          <w:szCs w:val="20"/>
        </w:rPr>
        <w:tab/>
        <w:t xml:space="preserve">Uporabniki programske opreme </w:t>
      </w:r>
      <w:r>
        <w:rPr>
          <w:rFonts w:cs="Arial"/>
          <w:iCs/>
          <w:szCs w:val="20"/>
        </w:rPr>
        <w:t>so</w:t>
      </w:r>
      <w:r w:rsidRPr="007B09E3">
        <w:rPr>
          <w:rFonts w:cs="Arial"/>
          <w:iCs/>
          <w:szCs w:val="20"/>
        </w:rPr>
        <w:t xml:space="preserve"> lahko katera koli druga skupina zunaj Univerze v Ljubljani (na primer dijaki srednjih šol/bodoči študenti ali druga skupina zunanje javnosti), ki jim glavni administrator ali administrator na ravni rektorata/fakultete/akademije potrdi dostop do uporabe opreme in </w:t>
      </w:r>
      <w:r>
        <w:rPr>
          <w:rFonts w:cs="Arial"/>
          <w:iCs/>
          <w:szCs w:val="20"/>
        </w:rPr>
        <w:t xml:space="preserve">si sami </w:t>
      </w:r>
      <w:r w:rsidRPr="007B09E3">
        <w:rPr>
          <w:rFonts w:cs="Arial"/>
          <w:iCs/>
          <w:szCs w:val="20"/>
        </w:rPr>
        <w:t>ustvari</w:t>
      </w:r>
      <w:r>
        <w:rPr>
          <w:rFonts w:cs="Arial"/>
          <w:iCs/>
          <w:szCs w:val="20"/>
        </w:rPr>
        <w:t>jo</w:t>
      </w:r>
      <w:r w:rsidRPr="007B09E3">
        <w:rPr>
          <w:rFonts w:cs="Arial"/>
          <w:iCs/>
          <w:szCs w:val="20"/>
        </w:rPr>
        <w:t xml:space="preserve"> uporabniški profil</w:t>
      </w:r>
      <w:r>
        <w:rPr>
          <w:rFonts w:cs="Arial"/>
          <w:iCs/>
          <w:szCs w:val="20"/>
        </w:rPr>
        <w:t>.</w:t>
      </w:r>
    </w:p>
    <w:p w14:paraId="58E02A5E" w14:textId="77777777" w:rsidR="007B383D" w:rsidRDefault="007B383D" w:rsidP="005908FB">
      <w:pPr>
        <w:jc w:val="both"/>
        <w:rPr>
          <w:rFonts w:cs="Arial"/>
          <w:iCs/>
          <w:szCs w:val="20"/>
        </w:rPr>
      </w:pPr>
    </w:p>
    <w:p w14:paraId="2AC63CC7" w14:textId="77777777" w:rsidR="007B383D" w:rsidRDefault="007B383D" w:rsidP="005908FB">
      <w:pPr>
        <w:jc w:val="both"/>
        <w:rPr>
          <w:rFonts w:cs="Arial"/>
          <w:iCs/>
          <w:szCs w:val="20"/>
        </w:rPr>
      </w:pPr>
      <w:r>
        <w:rPr>
          <w:rFonts w:cs="Arial"/>
          <w:iCs/>
          <w:szCs w:val="20"/>
        </w:rPr>
        <w:t>Več o profilih in dejavnostih uporabnikov je zapisano pod točko i), j), k) in l).</w:t>
      </w:r>
    </w:p>
    <w:p w14:paraId="121675F6" w14:textId="77777777" w:rsidR="007B383D" w:rsidRDefault="007B383D" w:rsidP="00A17B6A">
      <w:pPr>
        <w:rPr>
          <w:rFonts w:cs="Arial"/>
          <w:iCs/>
          <w:szCs w:val="20"/>
        </w:rPr>
      </w:pPr>
    </w:p>
    <w:p w14:paraId="02B825C7" w14:textId="41EA4C60" w:rsidR="007B383D" w:rsidRPr="00A17B6A" w:rsidRDefault="007B383D" w:rsidP="00A17B6A">
      <w:pPr>
        <w:pStyle w:val="ListParagraph"/>
        <w:numPr>
          <w:ilvl w:val="0"/>
          <w:numId w:val="21"/>
        </w:numPr>
        <w:rPr>
          <w:rFonts w:cs="Arial"/>
          <w:iCs/>
          <w:szCs w:val="20"/>
          <w:u w:val="single"/>
        </w:rPr>
      </w:pPr>
      <w:r w:rsidRPr="00A17B6A">
        <w:rPr>
          <w:rFonts w:cs="Arial"/>
          <w:iCs/>
          <w:szCs w:val="20"/>
          <w:u w:val="single"/>
        </w:rPr>
        <w:t>Podpora izvajanju individualnih srečanj z uporabniki</w:t>
      </w:r>
    </w:p>
    <w:p w14:paraId="6D8DFABD" w14:textId="77777777" w:rsidR="007B383D" w:rsidRDefault="007B383D" w:rsidP="00A17B6A">
      <w:pPr>
        <w:rPr>
          <w:rFonts w:cs="Arial"/>
          <w:iCs/>
          <w:szCs w:val="20"/>
        </w:rPr>
      </w:pPr>
      <w:r w:rsidRPr="000D07B2">
        <w:rPr>
          <w:rFonts w:cs="Arial"/>
          <w:iCs/>
          <w:szCs w:val="20"/>
        </w:rPr>
        <w:t>Izbrana programska oprema mora za podporo izvajanju individualnih srečanj z uporabniki glavnim administratorjem in administratorjem omogočati:</w:t>
      </w:r>
    </w:p>
    <w:p w14:paraId="7AD90E62" w14:textId="77777777" w:rsidR="007B383D" w:rsidRPr="00A17B6A" w:rsidRDefault="007B383D" w:rsidP="00A17B6A">
      <w:pPr>
        <w:pStyle w:val="ListParagraph"/>
        <w:numPr>
          <w:ilvl w:val="0"/>
          <w:numId w:val="23"/>
        </w:numPr>
        <w:rPr>
          <w:rFonts w:cs="Arial"/>
          <w:iCs/>
          <w:szCs w:val="20"/>
        </w:rPr>
      </w:pPr>
      <w:r w:rsidRPr="00A17B6A">
        <w:rPr>
          <w:rFonts w:cs="Arial"/>
          <w:iCs/>
          <w:szCs w:val="20"/>
        </w:rPr>
        <w:t xml:space="preserve">razpisovanje možnosti individualnih srečanj za uporabnike s poljubnimi polji, ki jih določi administrator (na primer datumom, uro in drugimi polji), </w:t>
      </w:r>
    </w:p>
    <w:p w14:paraId="7409C1C1" w14:textId="77777777" w:rsidR="007B383D" w:rsidRPr="00A17B6A" w:rsidRDefault="007B383D" w:rsidP="00A17B6A">
      <w:pPr>
        <w:pStyle w:val="ListParagraph"/>
        <w:numPr>
          <w:ilvl w:val="0"/>
          <w:numId w:val="23"/>
        </w:numPr>
        <w:rPr>
          <w:rFonts w:cs="Arial"/>
          <w:iCs/>
          <w:szCs w:val="20"/>
        </w:rPr>
      </w:pPr>
      <w:r w:rsidRPr="00A17B6A">
        <w:rPr>
          <w:rFonts w:cs="Arial"/>
          <w:iCs/>
          <w:szCs w:val="20"/>
        </w:rPr>
        <w:t xml:space="preserve">spletno prijavo na individualno srečanje, ki jo izvede uporabnik ali v imenu uporabnika administrator, </w:t>
      </w:r>
    </w:p>
    <w:p w14:paraId="355B0891" w14:textId="77777777" w:rsidR="007B383D" w:rsidRPr="00A17B6A" w:rsidRDefault="007B383D" w:rsidP="00A17B6A">
      <w:pPr>
        <w:pStyle w:val="ListParagraph"/>
        <w:numPr>
          <w:ilvl w:val="0"/>
          <w:numId w:val="23"/>
        </w:numPr>
        <w:rPr>
          <w:rFonts w:cs="Arial"/>
          <w:iCs/>
          <w:szCs w:val="20"/>
        </w:rPr>
      </w:pPr>
      <w:r w:rsidRPr="00A17B6A">
        <w:rPr>
          <w:rFonts w:cs="Arial"/>
          <w:iCs/>
          <w:szCs w:val="20"/>
        </w:rPr>
        <w:t xml:space="preserve">izpis prijav uporabnikov na individualna srečanja v obliki seznama ali koledarja, </w:t>
      </w:r>
    </w:p>
    <w:p w14:paraId="00647B78" w14:textId="77777777" w:rsidR="007B383D" w:rsidRPr="00A17B6A" w:rsidRDefault="007B383D" w:rsidP="00A17B6A">
      <w:pPr>
        <w:pStyle w:val="ListParagraph"/>
        <w:numPr>
          <w:ilvl w:val="0"/>
          <w:numId w:val="23"/>
        </w:numPr>
        <w:rPr>
          <w:rFonts w:cs="Arial"/>
          <w:iCs/>
          <w:szCs w:val="20"/>
        </w:rPr>
      </w:pPr>
      <w:r w:rsidRPr="00A17B6A">
        <w:rPr>
          <w:rFonts w:cs="Arial"/>
          <w:iCs/>
          <w:szCs w:val="20"/>
        </w:rPr>
        <w:t xml:space="preserve">pošiljanje obvestila uporabniku o izvedbi individualnega srečanja, </w:t>
      </w:r>
    </w:p>
    <w:p w14:paraId="29E16770" w14:textId="77777777" w:rsidR="007B383D" w:rsidRPr="00A17B6A" w:rsidRDefault="007B383D" w:rsidP="00A17B6A">
      <w:pPr>
        <w:pStyle w:val="ListParagraph"/>
        <w:numPr>
          <w:ilvl w:val="0"/>
          <w:numId w:val="23"/>
        </w:numPr>
        <w:rPr>
          <w:rFonts w:cs="Arial"/>
          <w:iCs/>
          <w:szCs w:val="20"/>
        </w:rPr>
      </w:pPr>
      <w:r w:rsidRPr="00A17B6A">
        <w:rPr>
          <w:rFonts w:cs="Arial"/>
          <w:iCs/>
          <w:szCs w:val="20"/>
        </w:rPr>
        <w:t xml:space="preserve">vnos komentarja o individualnem srečanju med ali po njegovi izvedbi, </w:t>
      </w:r>
    </w:p>
    <w:p w14:paraId="4749FA0C" w14:textId="77777777" w:rsidR="007B383D" w:rsidRDefault="007B383D" w:rsidP="00A17B6A">
      <w:pPr>
        <w:pStyle w:val="ListParagraph"/>
        <w:numPr>
          <w:ilvl w:val="0"/>
          <w:numId w:val="23"/>
        </w:numPr>
        <w:rPr>
          <w:rFonts w:cs="Arial"/>
          <w:iCs/>
          <w:szCs w:val="20"/>
        </w:rPr>
      </w:pPr>
      <w:r w:rsidRPr="00A17B6A">
        <w:rPr>
          <w:rFonts w:cs="Arial"/>
          <w:iCs/>
          <w:szCs w:val="20"/>
        </w:rPr>
        <w:t>možnost spremljanja uporabnika pri njegovih dejavnostih, ki izhajajo iz storitev, ki so mu namenjene, kot na primer prijava na individualno srečanje in odjava, pošiljanje opomnikov na individualno srečanje, preverjanje prisotnosti/odsotnosti na individualnem srečanju, pošiljanje sporočila po izvedenem srečanju.</w:t>
      </w:r>
    </w:p>
    <w:p w14:paraId="6F63FE9B" w14:textId="77777777" w:rsidR="00227C50" w:rsidRPr="00227C50" w:rsidRDefault="00227C50" w:rsidP="00227C50">
      <w:pPr>
        <w:rPr>
          <w:rFonts w:cs="Arial"/>
          <w:iCs/>
          <w:szCs w:val="20"/>
        </w:rPr>
      </w:pPr>
    </w:p>
    <w:p w14:paraId="38533278" w14:textId="2DB5951D" w:rsidR="007B383D" w:rsidRPr="00227C50" w:rsidRDefault="007B383D" w:rsidP="001854E3">
      <w:pPr>
        <w:pStyle w:val="ListParagraph"/>
        <w:numPr>
          <w:ilvl w:val="0"/>
          <w:numId w:val="21"/>
        </w:numPr>
        <w:rPr>
          <w:rFonts w:cs="Arial"/>
          <w:iCs/>
          <w:szCs w:val="20"/>
          <w:u w:val="single"/>
        </w:rPr>
      </w:pPr>
      <w:r w:rsidRPr="00227C50">
        <w:rPr>
          <w:rFonts w:cs="Arial"/>
          <w:iCs/>
          <w:szCs w:val="20"/>
          <w:u w:val="single"/>
        </w:rPr>
        <w:t>Podpora izvajanju in objavi dogodkov</w:t>
      </w:r>
    </w:p>
    <w:p w14:paraId="6AC3ED99" w14:textId="77777777" w:rsidR="007B383D" w:rsidRDefault="007B383D" w:rsidP="00227C50">
      <w:pPr>
        <w:rPr>
          <w:rFonts w:cs="Arial"/>
          <w:bCs/>
          <w:szCs w:val="20"/>
        </w:rPr>
      </w:pPr>
      <w:r w:rsidRPr="000059C6">
        <w:rPr>
          <w:rFonts w:cs="Arial"/>
          <w:bCs/>
          <w:szCs w:val="20"/>
        </w:rPr>
        <w:t>Izbrana programska oprema mora za podporo izvajanju in objavi dogodkov glavnim administratorjem in administratorjem omogočati:</w:t>
      </w:r>
    </w:p>
    <w:p w14:paraId="797EF5C6" w14:textId="77777777" w:rsidR="007B383D" w:rsidRPr="000B47A2" w:rsidRDefault="007B383D" w:rsidP="000B47A2">
      <w:pPr>
        <w:pStyle w:val="ListParagraph"/>
        <w:numPr>
          <w:ilvl w:val="0"/>
          <w:numId w:val="25"/>
        </w:numPr>
        <w:rPr>
          <w:rFonts w:cs="Arial"/>
          <w:bCs/>
          <w:szCs w:val="20"/>
        </w:rPr>
      </w:pPr>
      <w:r w:rsidRPr="000B47A2">
        <w:rPr>
          <w:rFonts w:cs="Arial"/>
          <w:bCs/>
          <w:szCs w:val="20"/>
        </w:rPr>
        <w:t xml:space="preserve">urejanje predlog za dogodke s polji, ki jih določi administrator (na primer naslov dogodka, datum, ura, več ur, lokacija, opis, druga poljubna polja), </w:t>
      </w:r>
    </w:p>
    <w:p w14:paraId="16A79C0D" w14:textId="77777777" w:rsidR="007B383D" w:rsidRPr="000B47A2" w:rsidRDefault="007B383D" w:rsidP="000B47A2">
      <w:pPr>
        <w:pStyle w:val="ListParagraph"/>
        <w:numPr>
          <w:ilvl w:val="0"/>
          <w:numId w:val="25"/>
        </w:numPr>
        <w:rPr>
          <w:rFonts w:cs="Arial"/>
          <w:bCs/>
          <w:szCs w:val="20"/>
        </w:rPr>
      </w:pPr>
      <w:r w:rsidRPr="000B47A2">
        <w:rPr>
          <w:rFonts w:cs="Arial"/>
          <w:bCs/>
          <w:szCs w:val="20"/>
        </w:rPr>
        <w:t xml:space="preserve">razpisovanje dogodkov z vnosom podatkov in opisa dogodka v predloge za dogodke, </w:t>
      </w:r>
    </w:p>
    <w:p w14:paraId="371A6096" w14:textId="77777777" w:rsidR="007B383D" w:rsidRPr="000B47A2" w:rsidRDefault="007B383D" w:rsidP="000B47A2">
      <w:pPr>
        <w:pStyle w:val="ListParagraph"/>
        <w:numPr>
          <w:ilvl w:val="0"/>
          <w:numId w:val="25"/>
        </w:numPr>
        <w:rPr>
          <w:rFonts w:cs="Arial"/>
          <w:bCs/>
          <w:szCs w:val="20"/>
        </w:rPr>
      </w:pPr>
      <w:r w:rsidRPr="000B47A2">
        <w:rPr>
          <w:rFonts w:cs="Arial"/>
          <w:bCs/>
          <w:szCs w:val="20"/>
        </w:rPr>
        <w:t xml:space="preserve">razpisovanje dogodkov, ki so namenjeni le določeni skupini uporabnikov (in jih druge skupine ne vidijo), </w:t>
      </w:r>
    </w:p>
    <w:p w14:paraId="09F8275F" w14:textId="77777777" w:rsidR="007B383D" w:rsidRPr="000B47A2" w:rsidRDefault="007B383D" w:rsidP="000B47A2">
      <w:pPr>
        <w:pStyle w:val="ListParagraph"/>
        <w:numPr>
          <w:ilvl w:val="0"/>
          <w:numId w:val="25"/>
        </w:numPr>
        <w:rPr>
          <w:rFonts w:cs="Arial"/>
          <w:bCs/>
          <w:szCs w:val="20"/>
        </w:rPr>
      </w:pPr>
      <w:r w:rsidRPr="000B47A2">
        <w:rPr>
          <w:rFonts w:cs="Arial"/>
          <w:bCs/>
          <w:szCs w:val="20"/>
        </w:rPr>
        <w:t>možnost iskanja med dogodki za administratorje in uporabnike,</w:t>
      </w:r>
    </w:p>
    <w:p w14:paraId="100B28ED" w14:textId="77777777" w:rsidR="007B383D" w:rsidRPr="000B47A2" w:rsidRDefault="007B383D" w:rsidP="000B47A2">
      <w:pPr>
        <w:pStyle w:val="ListParagraph"/>
        <w:numPr>
          <w:ilvl w:val="0"/>
          <w:numId w:val="25"/>
        </w:numPr>
        <w:rPr>
          <w:rFonts w:cs="Arial"/>
          <w:bCs/>
          <w:szCs w:val="20"/>
        </w:rPr>
      </w:pPr>
      <w:r w:rsidRPr="000B47A2">
        <w:rPr>
          <w:rFonts w:cs="Arial"/>
          <w:bCs/>
          <w:szCs w:val="20"/>
        </w:rPr>
        <w:t>oblikovanje obrazcev, v katere lahko delodajalec ali uporabnik, ki se bo prijavil na dogodek, vpiše svoje potrebe in želje,</w:t>
      </w:r>
    </w:p>
    <w:p w14:paraId="172DD588" w14:textId="77777777" w:rsidR="007B383D" w:rsidRPr="000B47A2" w:rsidRDefault="007B383D" w:rsidP="000B47A2">
      <w:pPr>
        <w:pStyle w:val="ListParagraph"/>
        <w:numPr>
          <w:ilvl w:val="0"/>
          <w:numId w:val="25"/>
        </w:numPr>
        <w:rPr>
          <w:rFonts w:cs="Arial"/>
          <w:bCs/>
          <w:szCs w:val="20"/>
        </w:rPr>
      </w:pPr>
      <w:r w:rsidRPr="000B47A2">
        <w:rPr>
          <w:rFonts w:cs="Arial"/>
          <w:bCs/>
          <w:szCs w:val="20"/>
        </w:rPr>
        <w:lastRenderedPageBreak/>
        <w:t xml:space="preserve">da pri razpisanih dogodkih administrator vnaprej določi datum objave in zaključka prijav, </w:t>
      </w:r>
    </w:p>
    <w:p w14:paraId="5465762E" w14:textId="77777777" w:rsidR="007B383D" w:rsidRPr="000B47A2" w:rsidRDefault="007B383D" w:rsidP="000B47A2">
      <w:pPr>
        <w:pStyle w:val="ListParagraph"/>
        <w:numPr>
          <w:ilvl w:val="0"/>
          <w:numId w:val="25"/>
        </w:numPr>
        <w:rPr>
          <w:rFonts w:cs="Arial"/>
          <w:bCs/>
          <w:szCs w:val="20"/>
        </w:rPr>
      </w:pPr>
      <w:r w:rsidRPr="000B47A2">
        <w:rPr>
          <w:rFonts w:cs="Arial"/>
          <w:bCs/>
          <w:szCs w:val="20"/>
        </w:rPr>
        <w:t xml:space="preserve">kopiranje že vnesenih dogodkov z namenom priprave in urejanja objave novega dogodka, </w:t>
      </w:r>
    </w:p>
    <w:p w14:paraId="5373B041" w14:textId="77777777" w:rsidR="007B383D" w:rsidRPr="000B47A2" w:rsidRDefault="007B383D" w:rsidP="000B47A2">
      <w:pPr>
        <w:pStyle w:val="ListParagraph"/>
        <w:numPr>
          <w:ilvl w:val="0"/>
          <w:numId w:val="25"/>
        </w:numPr>
        <w:rPr>
          <w:rFonts w:cs="Arial"/>
          <w:bCs/>
          <w:szCs w:val="20"/>
        </w:rPr>
      </w:pPr>
      <w:r w:rsidRPr="000B47A2">
        <w:rPr>
          <w:rFonts w:cs="Arial"/>
          <w:bCs/>
          <w:szCs w:val="20"/>
        </w:rPr>
        <w:t xml:space="preserve">spletno prijavo na dogodke, ki jo izvede uporabnik, ki mu je dogodek namenjen, ali v imenu uporabnika administrator, </w:t>
      </w:r>
    </w:p>
    <w:p w14:paraId="183D9CE2" w14:textId="77777777" w:rsidR="007B383D" w:rsidRPr="000B47A2" w:rsidRDefault="007B383D" w:rsidP="000B47A2">
      <w:pPr>
        <w:pStyle w:val="ListParagraph"/>
        <w:numPr>
          <w:ilvl w:val="0"/>
          <w:numId w:val="25"/>
        </w:numPr>
        <w:rPr>
          <w:rFonts w:cs="Arial"/>
          <w:bCs/>
          <w:szCs w:val="20"/>
        </w:rPr>
      </w:pPr>
      <w:r w:rsidRPr="000B47A2">
        <w:rPr>
          <w:rFonts w:cs="Arial"/>
          <w:bCs/>
          <w:szCs w:val="20"/>
        </w:rPr>
        <w:t xml:space="preserve">upravljanje s prijavami: spremljanje prijav in odjav, vzpostavitev čakalne vrste ob zapolnitvi mest, samodejno obveščanje uporabnikov o statusu prijave, spremljanje prisotnosti udeležencev na dogodku, </w:t>
      </w:r>
    </w:p>
    <w:p w14:paraId="0EB859D4" w14:textId="77777777" w:rsidR="007B383D" w:rsidRPr="000B47A2" w:rsidRDefault="007B383D" w:rsidP="000B47A2">
      <w:pPr>
        <w:pStyle w:val="ListParagraph"/>
        <w:numPr>
          <w:ilvl w:val="0"/>
          <w:numId w:val="25"/>
        </w:numPr>
        <w:rPr>
          <w:rFonts w:cs="Arial"/>
          <w:bCs/>
          <w:szCs w:val="20"/>
        </w:rPr>
      </w:pPr>
      <w:r w:rsidRPr="000B47A2">
        <w:rPr>
          <w:rFonts w:cs="Arial"/>
          <w:bCs/>
          <w:szCs w:val="20"/>
        </w:rPr>
        <w:t xml:space="preserve">možnost pridobitve povratne informacije o zadovoljstvu z izvedbo dogodka in pošiljanje takšnih sporočil udeležencem na dogodku, </w:t>
      </w:r>
    </w:p>
    <w:p w14:paraId="515AD7AE" w14:textId="77777777" w:rsidR="007B383D" w:rsidRDefault="007B383D" w:rsidP="000B47A2">
      <w:pPr>
        <w:pStyle w:val="ListParagraph"/>
        <w:numPr>
          <w:ilvl w:val="0"/>
          <w:numId w:val="25"/>
        </w:numPr>
        <w:rPr>
          <w:rFonts w:cs="Arial"/>
          <w:bCs/>
          <w:szCs w:val="20"/>
        </w:rPr>
      </w:pPr>
      <w:r w:rsidRPr="000B47A2">
        <w:rPr>
          <w:rFonts w:cs="Arial"/>
          <w:bCs/>
          <w:szCs w:val="20"/>
        </w:rPr>
        <w:t>možnost spremljanja uporabnika pri njegovih dejavnostih, ki izhajajo iz storitev, ki so mu namenjene, kot na primer prijava na dogodek in odjava, pošiljanje opomnikov na dogodek, preverjanje prisotnosti/odsotnosti na dogodku, pošiljanje obvestil po izvedbi (npr. z gradivi), pošiljanje povratne informacije o zadovoljstvu z izvedbo dogodka.</w:t>
      </w:r>
    </w:p>
    <w:p w14:paraId="4159A37F" w14:textId="77777777" w:rsidR="006C6284" w:rsidRPr="000B47A2" w:rsidRDefault="006C6284" w:rsidP="006C6284">
      <w:pPr>
        <w:pStyle w:val="ListParagraph"/>
        <w:ind w:left="360"/>
        <w:rPr>
          <w:rFonts w:cs="Arial"/>
          <w:bCs/>
          <w:szCs w:val="20"/>
        </w:rPr>
      </w:pPr>
    </w:p>
    <w:p w14:paraId="1C402BF0" w14:textId="70439405" w:rsidR="007B383D" w:rsidRPr="001854E3" w:rsidRDefault="006C6284" w:rsidP="001854E3">
      <w:pPr>
        <w:pStyle w:val="ListParagraph"/>
        <w:numPr>
          <w:ilvl w:val="0"/>
          <w:numId w:val="21"/>
        </w:numPr>
        <w:rPr>
          <w:rFonts w:cs="Arial"/>
          <w:iCs/>
          <w:szCs w:val="20"/>
          <w:u w:val="single"/>
        </w:rPr>
      </w:pPr>
      <w:r w:rsidRPr="001854E3">
        <w:rPr>
          <w:rFonts w:cs="Arial"/>
          <w:iCs/>
          <w:szCs w:val="20"/>
          <w:u w:val="single"/>
        </w:rPr>
        <w:t xml:space="preserve"> </w:t>
      </w:r>
      <w:r w:rsidR="007B383D" w:rsidRPr="001854E3">
        <w:rPr>
          <w:rFonts w:cs="Arial"/>
          <w:iCs/>
          <w:szCs w:val="20"/>
          <w:u w:val="single"/>
        </w:rPr>
        <w:t>Sodelovanje z delodajalci</w:t>
      </w:r>
    </w:p>
    <w:p w14:paraId="64E24AA3" w14:textId="77777777" w:rsidR="007B383D" w:rsidRDefault="007B383D" w:rsidP="006C6284">
      <w:pPr>
        <w:rPr>
          <w:rFonts w:cs="Arial"/>
          <w:bCs/>
          <w:szCs w:val="20"/>
        </w:rPr>
      </w:pPr>
      <w:r w:rsidRPr="00594C9B">
        <w:rPr>
          <w:rFonts w:cs="Arial"/>
          <w:bCs/>
          <w:szCs w:val="20"/>
        </w:rPr>
        <w:t>Izbrana programska oprema mora glavnim administratorjem in administratorjem omogočati upravljanje sodelovanja z delodajalci na način, da zagotavlja:</w:t>
      </w:r>
    </w:p>
    <w:p w14:paraId="58562EBF" w14:textId="77777777" w:rsidR="007B383D" w:rsidRPr="00E2748A" w:rsidRDefault="007B383D" w:rsidP="00E2748A">
      <w:pPr>
        <w:pStyle w:val="ListParagraph"/>
        <w:numPr>
          <w:ilvl w:val="0"/>
          <w:numId w:val="26"/>
        </w:numPr>
        <w:rPr>
          <w:rFonts w:cs="Arial"/>
          <w:bCs/>
          <w:szCs w:val="20"/>
        </w:rPr>
      </w:pPr>
      <w:r w:rsidRPr="00E2748A">
        <w:rPr>
          <w:rFonts w:cs="Arial"/>
          <w:bCs/>
          <w:szCs w:val="20"/>
        </w:rPr>
        <w:t xml:space="preserve">spremljanje podatkov in opisov delodajalcev, ki jih izpolnijo med registracijskim postopkom, </w:t>
      </w:r>
    </w:p>
    <w:p w14:paraId="7D4C45ED" w14:textId="77777777" w:rsidR="007B383D" w:rsidRPr="00E2748A" w:rsidRDefault="007B383D" w:rsidP="00E2748A">
      <w:pPr>
        <w:pStyle w:val="ListParagraph"/>
        <w:numPr>
          <w:ilvl w:val="0"/>
          <w:numId w:val="26"/>
        </w:numPr>
        <w:rPr>
          <w:rFonts w:cs="Arial"/>
          <w:bCs/>
          <w:szCs w:val="20"/>
        </w:rPr>
      </w:pPr>
      <w:r w:rsidRPr="00E2748A">
        <w:rPr>
          <w:rFonts w:cs="Arial"/>
          <w:bCs/>
          <w:szCs w:val="20"/>
        </w:rPr>
        <w:t xml:space="preserve">možnost odobritve ali zavrnitve prijave delodajalcev, ki bi radi sodelovali z Univerzo v Ljubljani na področju karierne orientacije in povezovanja s študenti in diplomanti, </w:t>
      </w:r>
    </w:p>
    <w:p w14:paraId="72238E8E" w14:textId="77777777" w:rsidR="007B383D" w:rsidRPr="00E2748A" w:rsidRDefault="007B383D" w:rsidP="00E2748A">
      <w:pPr>
        <w:pStyle w:val="ListParagraph"/>
        <w:numPr>
          <w:ilvl w:val="0"/>
          <w:numId w:val="26"/>
        </w:numPr>
        <w:rPr>
          <w:rFonts w:cs="Arial"/>
          <w:bCs/>
          <w:szCs w:val="20"/>
        </w:rPr>
      </w:pPr>
      <w:r w:rsidRPr="00E2748A">
        <w:rPr>
          <w:rFonts w:cs="Arial"/>
          <w:bCs/>
          <w:szCs w:val="20"/>
        </w:rPr>
        <w:t>odobrene opise delodajalcev vidijo uporabniki študenti oziroma drugi uporabniki,</w:t>
      </w:r>
    </w:p>
    <w:p w14:paraId="5920C85C" w14:textId="77777777" w:rsidR="007B383D" w:rsidRPr="00E2748A" w:rsidRDefault="007B383D" w:rsidP="00E2748A">
      <w:pPr>
        <w:pStyle w:val="ListParagraph"/>
        <w:numPr>
          <w:ilvl w:val="0"/>
          <w:numId w:val="26"/>
        </w:numPr>
        <w:rPr>
          <w:rFonts w:cs="Arial"/>
          <w:bCs/>
          <w:szCs w:val="20"/>
        </w:rPr>
      </w:pPr>
      <w:r w:rsidRPr="00E2748A">
        <w:rPr>
          <w:rFonts w:cs="Arial"/>
          <w:bCs/>
          <w:szCs w:val="20"/>
        </w:rPr>
        <w:t xml:space="preserve">možnost razpisovanja dogodkov, ki so namenjeni delodajalcem, </w:t>
      </w:r>
    </w:p>
    <w:p w14:paraId="59B3451E" w14:textId="77777777" w:rsidR="007B383D" w:rsidRPr="00E2748A" w:rsidRDefault="007B383D" w:rsidP="00E2748A">
      <w:pPr>
        <w:pStyle w:val="ListParagraph"/>
        <w:numPr>
          <w:ilvl w:val="0"/>
          <w:numId w:val="26"/>
        </w:numPr>
        <w:rPr>
          <w:rFonts w:cs="Arial"/>
          <w:bCs/>
          <w:szCs w:val="20"/>
        </w:rPr>
      </w:pPr>
      <w:r w:rsidRPr="00E2748A">
        <w:rPr>
          <w:rFonts w:cs="Arial"/>
          <w:bCs/>
          <w:szCs w:val="20"/>
        </w:rPr>
        <w:t xml:space="preserve">spletno prijavo na dogodke, ki jo izvede uporabnik delodajalec ali v imenu uporabnika administrator, </w:t>
      </w:r>
    </w:p>
    <w:p w14:paraId="4D6F659E" w14:textId="77777777" w:rsidR="007B383D" w:rsidRDefault="007B383D" w:rsidP="00E2748A">
      <w:pPr>
        <w:pStyle w:val="ListParagraph"/>
        <w:numPr>
          <w:ilvl w:val="0"/>
          <w:numId w:val="26"/>
        </w:numPr>
        <w:rPr>
          <w:rFonts w:cs="Arial"/>
          <w:bCs/>
          <w:szCs w:val="20"/>
        </w:rPr>
      </w:pPr>
      <w:r w:rsidRPr="00E2748A">
        <w:rPr>
          <w:rFonts w:cs="Arial"/>
          <w:bCs/>
          <w:szCs w:val="20"/>
        </w:rPr>
        <w:t>spremljanje dejavnosti delodajalcev pri njegovih dejavnostih, ki izhajajo iz storitev, ki so jim namenjene, kot na primer prijava za sodelovanje na dogodkih, odobritev ali zavrnitev registracije, oddaja prostega delovnega mesta, odobritev/zavrnitev prostega delovnega mesta, pošiljanje potencialne obrazložitve zavrnitve, koliko prostih delovnih mesto so objavili, pošiljanje vprašanj kariernim svetovalcem, pošiljanje povratne informacije ali ankete.</w:t>
      </w:r>
    </w:p>
    <w:p w14:paraId="4D874C80" w14:textId="77777777" w:rsidR="00E2748A" w:rsidRPr="00E2748A" w:rsidRDefault="00E2748A" w:rsidP="00E2748A">
      <w:pPr>
        <w:pStyle w:val="ListParagraph"/>
        <w:ind w:left="360"/>
        <w:rPr>
          <w:rFonts w:cs="Arial"/>
          <w:bCs/>
          <w:szCs w:val="20"/>
        </w:rPr>
      </w:pPr>
    </w:p>
    <w:p w14:paraId="47415B48" w14:textId="70FF2D9C" w:rsidR="007B383D" w:rsidRPr="001854E3" w:rsidRDefault="00E2748A" w:rsidP="001854E3">
      <w:pPr>
        <w:pStyle w:val="ListParagraph"/>
        <w:numPr>
          <w:ilvl w:val="0"/>
          <w:numId w:val="21"/>
        </w:numPr>
        <w:rPr>
          <w:rFonts w:cs="Arial"/>
          <w:iCs/>
          <w:szCs w:val="20"/>
          <w:u w:val="single"/>
        </w:rPr>
      </w:pPr>
      <w:r w:rsidRPr="001854E3">
        <w:rPr>
          <w:rFonts w:cs="Arial"/>
          <w:iCs/>
          <w:szCs w:val="20"/>
          <w:u w:val="single"/>
        </w:rPr>
        <w:t xml:space="preserve"> </w:t>
      </w:r>
      <w:r w:rsidR="007B383D" w:rsidRPr="001854E3">
        <w:rPr>
          <w:rFonts w:cs="Arial"/>
          <w:iCs/>
          <w:szCs w:val="20"/>
          <w:u w:val="single"/>
        </w:rPr>
        <w:t>Podpora pri objavah prostih delovnih mest</w:t>
      </w:r>
    </w:p>
    <w:p w14:paraId="3157B924" w14:textId="77777777" w:rsidR="007B383D" w:rsidRPr="00386AA4" w:rsidRDefault="007B383D" w:rsidP="00E207EC">
      <w:pPr>
        <w:rPr>
          <w:rFonts w:cs="Arial"/>
          <w:bCs/>
          <w:szCs w:val="20"/>
        </w:rPr>
      </w:pPr>
      <w:r w:rsidRPr="00386AA4">
        <w:rPr>
          <w:rFonts w:cs="Arial"/>
          <w:bCs/>
          <w:szCs w:val="20"/>
        </w:rPr>
        <w:t>Izbrana programska oprema mora glavnim administratorjem in administratorjem pri podpori objavam prostih delovnih mest omogočati:</w:t>
      </w:r>
    </w:p>
    <w:p w14:paraId="0D6667B5" w14:textId="77777777" w:rsidR="007B383D" w:rsidRPr="00E207EC" w:rsidRDefault="007B383D" w:rsidP="00E207EC">
      <w:pPr>
        <w:pStyle w:val="ListParagraph"/>
        <w:numPr>
          <w:ilvl w:val="0"/>
          <w:numId w:val="27"/>
        </w:numPr>
        <w:rPr>
          <w:rFonts w:cs="Arial"/>
          <w:bCs/>
          <w:szCs w:val="20"/>
        </w:rPr>
      </w:pPr>
      <w:r w:rsidRPr="00E207EC">
        <w:rPr>
          <w:rFonts w:cs="Arial"/>
          <w:bCs/>
          <w:szCs w:val="20"/>
        </w:rPr>
        <w:t xml:space="preserve">možnost oblikovanja obrazca za prosta delovna mesta s polji, ki jih določi administrator (na primer naziv delovnega mesta, datum objave, rok za prijavo, opis delovnega mesta, vrsta delovnega mesta in druga polja), </w:t>
      </w:r>
    </w:p>
    <w:p w14:paraId="2CA54520" w14:textId="77777777" w:rsidR="007B383D" w:rsidRPr="00E207EC" w:rsidRDefault="007B383D" w:rsidP="00E207EC">
      <w:pPr>
        <w:pStyle w:val="ListParagraph"/>
        <w:numPr>
          <w:ilvl w:val="0"/>
          <w:numId w:val="27"/>
        </w:numPr>
        <w:rPr>
          <w:rFonts w:cs="Arial"/>
          <w:bCs/>
          <w:szCs w:val="20"/>
        </w:rPr>
      </w:pPr>
      <w:r w:rsidRPr="00E207EC">
        <w:rPr>
          <w:rFonts w:cs="Arial"/>
          <w:bCs/>
          <w:szCs w:val="20"/>
        </w:rPr>
        <w:t xml:space="preserve">možnost določanja vrst prostih delovnih mest in iskanje po njih, </w:t>
      </w:r>
    </w:p>
    <w:p w14:paraId="5B59A335" w14:textId="77777777" w:rsidR="007B383D" w:rsidRPr="00E207EC" w:rsidRDefault="007B383D" w:rsidP="00E207EC">
      <w:pPr>
        <w:pStyle w:val="ListParagraph"/>
        <w:numPr>
          <w:ilvl w:val="0"/>
          <w:numId w:val="27"/>
        </w:numPr>
        <w:rPr>
          <w:rFonts w:cs="Arial"/>
          <w:bCs/>
          <w:szCs w:val="20"/>
        </w:rPr>
      </w:pPr>
      <w:r w:rsidRPr="00E207EC">
        <w:rPr>
          <w:rFonts w:cs="Arial"/>
          <w:bCs/>
          <w:szCs w:val="20"/>
        </w:rPr>
        <w:t>možnost odobritve ali zavrnitve objav prostih delovnih mest, ki jih predhodno izpolnijo delodajalci,</w:t>
      </w:r>
    </w:p>
    <w:p w14:paraId="18D70624" w14:textId="77777777" w:rsidR="007B383D" w:rsidRPr="00E207EC" w:rsidRDefault="007B383D" w:rsidP="00E207EC">
      <w:pPr>
        <w:pStyle w:val="ListParagraph"/>
        <w:numPr>
          <w:ilvl w:val="0"/>
          <w:numId w:val="27"/>
        </w:numPr>
        <w:rPr>
          <w:rFonts w:cs="Arial"/>
          <w:bCs/>
          <w:szCs w:val="20"/>
        </w:rPr>
      </w:pPr>
      <w:r w:rsidRPr="00E207EC">
        <w:rPr>
          <w:rFonts w:cs="Arial"/>
          <w:bCs/>
          <w:szCs w:val="20"/>
        </w:rPr>
        <w:t>možnost vnosa prostega delovnega mesta in objave v imenu univerze ali imenu delodajalca,</w:t>
      </w:r>
    </w:p>
    <w:p w14:paraId="0C135D69" w14:textId="77777777" w:rsidR="007B383D" w:rsidRPr="00E207EC" w:rsidRDefault="007B383D" w:rsidP="00E207EC">
      <w:pPr>
        <w:pStyle w:val="ListParagraph"/>
        <w:numPr>
          <w:ilvl w:val="0"/>
          <w:numId w:val="27"/>
        </w:numPr>
        <w:rPr>
          <w:rFonts w:cs="Arial"/>
          <w:bCs/>
          <w:szCs w:val="20"/>
        </w:rPr>
      </w:pPr>
      <w:r w:rsidRPr="00E207EC">
        <w:rPr>
          <w:rFonts w:cs="Arial"/>
          <w:bCs/>
          <w:szCs w:val="20"/>
        </w:rPr>
        <w:t>objavljena in odobrena prosta delovna mesta vidijo uporabniki študenti oziroma drugi uporabniki.</w:t>
      </w:r>
    </w:p>
    <w:p w14:paraId="5DF33FD0" w14:textId="77777777" w:rsidR="007B383D" w:rsidRDefault="007B383D" w:rsidP="005B72CE">
      <w:pPr>
        <w:rPr>
          <w:rFonts w:cs="Arial"/>
          <w:b/>
          <w:color w:val="00B050"/>
          <w:szCs w:val="20"/>
        </w:rPr>
      </w:pPr>
    </w:p>
    <w:p w14:paraId="57E3F104" w14:textId="52E39573" w:rsidR="007B383D" w:rsidRPr="001854E3" w:rsidRDefault="007B383D" w:rsidP="001854E3">
      <w:pPr>
        <w:pStyle w:val="ListParagraph"/>
        <w:numPr>
          <w:ilvl w:val="0"/>
          <w:numId w:val="21"/>
        </w:numPr>
        <w:rPr>
          <w:rFonts w:cs="Arial"/>
          <w:iCs/>
          <w:szCs w:val="20"/>
          <w:u w:val="single"/>
        </w:rPr>
      </w:pPr>
      <w:r w:rsidRPr="001854E3">
        <w:rPr>
          <w:rFonts w:cs="Arial"/>
          <w:iCs/>
          <w:szCs w:val="20"/>
          <w:u w:val="single"/>
        </w:rPr>
        <w:t>Profil in dejavnosti uporabnika študenta in diplomanta do 2 let po zaključku diplome</w:t>
      </w:r>
    </w:p>
    <w:p w14:paraId="5EA21A37" w14:textId="77777777" w:rsidR="007B383D" w:rsidRPr="00CD13ED" w:rsidRDefault="007B383D" w:rsidP="000F562B">
      <w:pPr>
        <w:rPr>
          <w:rFonts w:cs="Arial"/>
          <w:bCs/>
          <w:szCs w:val="20"/>
        </w:rPr>
      </w:pPr>
      <w:r w:rsidRPr="00CD13ED">
        <w:rPr>
          <w:rFonts w:cs="Arial"/>
          <w:bCs/>
          <w:szCs w:val="20"/>
        </w:rPr>
        <w:t xml:space="preserve">Izbrana programska oprema bo uporabniku študentu in diplomantu omogočala: </w:t>
      </w:r>
    </w:p>
    <w:p w14:paraId="0BD4A22D" w14:textId="77777777" w:rsidR="007B383D" w:rsidRPr="005B72CE" w:rsidRDefault="007B383D" w:rsidP="005B72CE">
      <w:pPr>
        <w:pStyle w:val="ListParagraph"/>
        <w:numPr>
          <w:ilvl w:val="0"/>
          <w:numId w:val="28"/>
        </w:numPr>
        <w:rPr>
          <w:rFonts w:cs="Arial"/>
          <w:bCs/>
          <w:szCs w:val="20"/>
        </w:rPr>
      </w:pPr>
      <w:r w:rsidRPr="005B72CE">
        <w:rPr>
          <w:rFonts w:cs="Arial"/>
          <w:bCs/>
          <w:szCs w:val="20"/>
        </w:rPr>
        <w:t>da za kreiranje uporabniškega profila študent uporabi obstoječo digitalno identiteto, izdano s strani Univerze v Ljubljani ob vpisu, pri čemer je treba skupaj z naročnikom vzpostaviti sistem za uvoz ustreznih podatkov iz univerzitetne evidence,</w:t>
      </w:r>
    </w:p>
    <w:p w14:paraId="775E44ED"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da se za kreiranje uporabniškega računa diplomant sam registrira preko obrazca, </w:t>
      </w:r>
    </w:p>
    <w:p w14:paraId="76873B38"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kreiranje profila s svojimi podatki, v katerem bo lahko dodal in posodabljal nekatere svoje nastavitve, npr. glede zanimanja in pogostosti obveščanja o kariernih in drugih priložnostih, </w:t>
      </w:r>
    </w:p>
    <w:p w14:paraId="3CF7CEC0" w14:textId="77777777" w:rsidR="007B383D" w:rsidRPr="005B72CE" w:rsidRDefault="007B383D" w:rsidP="005B72CE">
      <w:pPr>
        <w:pStyle w:val="ListParagraph"/>
        <w:numPr>
          <w:ilvl w:val="0"/>
          <w:numId w:val="28"/>
        </w:numPr>
        <w:rPr>
          <w:rFonts w:cs="Arial"/>
          <w:bCs/>
          <w:szCs w:val="20"/>
        </w:rPr>
      </w:pPr>
      <w:r w:rsidRPr="005B72CE">
        <w:rPr>
          <w:rFonts w:cs="Arial"/>
          <w:bCs/>
          <w:szCs w:val="20"/>
        </w:rPr>
        <w:t>profil uporabnika ni javno viden drugim uporabnikom, le administratorjem,</w:t>
      </w:r>
    </w:p>
    <w:p w14:paraId="09C37BE3"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neposredno naročanje na individualno srečanje, </w:t>
      </w:r>
    </w:p>
    <w:p w14:paraId="2B7468AA"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pošiljanje vprašanj kariernim svetovalcem ali administratorjem, </w:t>
      </w:r>
    </w:p>
    <w:p w14:paraId="2BE01A40"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pregled dogodkov v organizaciji rektorata/fakultete/akademije Univerze v Ljubljani, ki so namenjeni njemu, in iskanje med njimi, </w:t>
      </w:r>
    </w:p>
    <w:p w14:paraId="4F5BD095"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spletne prijave na dogodke in odjave z njih, možnost uvrstitve na čakalno listo ob zapolnitvi mest na dogodku, </w:t>
      </w:r>
    </w:p>
    <w:p w14:paraId="105DBAF9"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beleženje obiskanih dogodkov v svojem profilu, </w:t>
      </w:r>
    </w:p>
    <w:p w14:paraId="76DAA9F0"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izpolnjevanje in posredovanje povratne informacije o zadovoljstvu s storitvami, </w:t>
      </w:r>
    </w:p>
    <w:p w14:paraId="3DB640F7"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pregled delodajalcev z njihovimi opisi in iskanje med njimi, </w:t>
      </w:r>
    </w:p>
    <w:p w14:paraId="13E72969" w14:textId="77777777" w:rsidR="007B383D" w:rsidRPr="005B72CE" w:rsidRDefault="007B383D" w:rsidP="005B72CE">
      <w:pPr>
        <w:pStyle w:val="ListParagraph"/>
        <w:numPr>
          <w:ilvl w:val="0"/>
          <w:numId w:val="28"/>
        </w:numPr>
        <w:rPr>
          <w:rFonts w:cs="Arial"/>
          <w:bCs/>
          <w:szCs w:val="20"/>
        </w:rPr>
      </w:pPr>
      <w:r w:rsidRPr="005B72CE">
        <w:rPr>
          <w:rFonts w:cs="Arial"/>
          <w:bCs/>
          <w:szCs w:val="20"/>
        </w:rPr>
        <w:t xml:space="preserve">pregled prostih delovnih mest z njihovimi opisi in kontakti delodajalcev ter iskanje med njimi po izbranih kriterijih, </w:t>
      </w:r>
    </w:p>
    <w:p w14:paraId="262C6748" w14:textId="77777777" w:rsidR="007B383D" w:rsidRPr="005B72CE" w:rsidRDefault="007B383D" w:rsidP="005B72CE">
      <w:pPr>
        <w:pStyle w:val="ListParagraph"/>
        <w:numPr>
          <w:ilvl w:val="0"/>
          <w:numId w:val="28"/>
        </w:numPr>
        <w:rPr>
          <w:rFonts w:cs="Arial"/>
          <w:bCs/>
          <w:szCs w:val="20"/>
        </w:rPr>
      </w:pPr>
      <w:r w:rsidRPr="005B72CE">
        <w:rPr>
          <w:rFonts w:cs="Arial"/>
          <w:bCs/>
          <w:szCs w:val="20"/>
        </w:rPr>
        <w:t>obveščanje glede na svoja zanimanja in pogostost, ki ju določi sam pri urejanju nastavitev profila,</w:t>
      </w:r>
    </w:p>
    <w:p w14:paraId="1082E93C" w14:textId="77777777" w:rsidR="007B383D" w:rsidRPr="005B72CE" w:rsidRDefault="007B383D" w:rsidP="005B72CE">
      <w:pPr>
        <w:pStyle w:val="ListParagraph"/>
        <w:numPr>
          <w:ilvl w:val="0"/>
          <w:numId w:val="28"/>
        </w:numPr>
        <w:rPr>
          <w:rFonts w:cs="Arial"/>
          <w:bCs/>
          <w:szCs w:val="20"/>
        </w:rPr>
      </w:pPr>
      <w:r w:rsidRPr="005B72CE">
        <w:rPr>
          <w:rFonts w:cs="Arial"/>
          <w:bCs/>
          <w:szCs w:val="20"/>
        </w:rPr>
        <w:t>dostop do morebitnih dodatnih storitev programske opreme, ki jih določi glavni administrator za to skupino.</w:t>
      </w:r>
    </w:p>
    <w:p w14:paraId="093A5F7E" w14:textId="77777777" w:rsidR="007B383D" w:rsidRPr="000F562B" w:rsidRDefault="007B383D" w:rsidP="000F562B">
      <w:pPr>
        <w:rPr>
          <w:rFonts w:cs="Arial"/>
          <w:b/>
          <w:szCs w:val="20"/>
        </w:rPr>
      </w:pPr>
    </w:p>
    <w:p w14:paraId="1F6E1D32" w14:textId="13F3B1FF" w:rsidR="007B383D" w:rsidRPr="00B67E71" w:rsidRDefault="007B383D" w:rsidP="00B67E71">
      <w:pPr>
        <w:pStyle w:val="ListParagraph"/>
        <w:numPr>
          <w:ilvl w:val="0"/>
          <w:numId w:val="21"/>
        </w:numPr>
        <w:rPr>
          <w:rFonts w:cs="Arial"/>
          <w:iCs/>
          <w:szCs w:val="20"/>
          <w:u w:val="single"/>
        </w:rPr>
      </w:pPr>
      <w:r w:rsidRPr="00B67E71">
        <w:rPr>
          <w:rFonts w:cs="Arial"/>
          <w:iCs/>
          <w:szCs w:val="20"/>
          <w:u w:val="single"/>
        </w:rPr>
        <w:t>Profil in dejavnosti uporabnika druge skupine znotraj Univerze v Ljubljani</w:t>
      </w:r>
    </w:p>
    <w:p w14:paraId="5E62D863" w14:textId="77777777" w:rsidR="007B383D" w:rsidRPr="0031758B" w:rsidRDefault="007B383D" w:rsidP="000F562B">
      <w:pPr>
        <w:rPr>
          <w:rFonts w:cs="Arial"/>
          <w:bCs/>
          <w:szCs w:val="20"/>
        </w:rPr>
      </w:pPr>
      <w:r w:rsidRPr="0031758B">
        <w:rPr>
          <w:rFonts w:cs="Arial"/>
          <w:bCs/>
          <w:szCs w:val="20"/>
        </w:rPr>
        <w:t>Izbrana programska oprema bo uporabniku drugih skupin znotraj Univerze v Ljubljani omogočala:</w:t>
      </w:r>
    </w:p>
    <w:p w14:paraId="111423E9" w14:textId="77777777" w:rsidR="007B383D" w:rsidRPr="000F562B" w:rsidRDefault="007B383D" w:rsidP="000F562B">
      <w:pPr>
        <w:pStyle w:val="ListParagraph"/>
        <w:numPr>
          <w:ilvl w:val="0"/>
          <w:numId w:val="29"/>
        </w:numPr>
        <w:rPr>
          <w:rFonts w:cs="Arial"/>
          <w:bCs/>
          <w:szCs w:val="20"/>
        </w:rPr>
      </w:pPr>
      <w:r w:rsidRPr="000F562B">
        <w:rPr>
          <w:rFonts w:cs="Arial"/>
          <w:bCs/>
          <w:szCs w:val="20"/>
        </w:rPr>
        <w:t>da za kreiranje uporabniškega profila uporabnika znotraj Univerze v Ljubljani posameznik uporabi obstoječo digitalno identiteto, izdano s strani Univerze v Ljubljani, pri čemer je treba skupaj z naročnikom vzpostaviti sistem za uvoz ustreznih podatkov iz univerzitetne evidence,</w:t>
      </w:r>
    </w:p>
    <w:p w14:paraId="4CB2623B" w14:textId="77777777" w:rsidR="007B383D" w:rsidRPr="000F562B" w:rsidRDefault="007B383D" w:rsidP="000F562B">
      <w:pPr>
        <w:pStyle w:val="ListParagraph"/>
        <w:numPr>
          <w:ilvl w:val="0"/>
          <w:numId w:val="29"/>
        </w:numPr>
        <w:rPr>
          <w:rFonts w:cs="Arial"/>
          <w:bCs/>
          <w:szCs w:val="20"/>
        </w:rPr>
      </w:pPr>
      <w:r w:rsidRPr="000F562B">
        <w:rPr>
          <w:rFonts w:cs="Arial"/>
          <w:bCs/>
          <w:szCs w:val="20"/>
        </w:rPr>
        <w:t xml:space="preserve">da glavni administrator ali administrator na ravni rektorata/fakultete/akademije lahko uvozi v programsko opremo baze podatkov o uporabnikih znotraj Univerze v Ljubljani, </w:t>
      </w:r>
    </w:p>
    <w:p w14:paraId="726F614C" w14:textId="77777777" w:rsidR="007B383D" w:rsidRPr="000F562B" w:rsidRDefault="007B383D" w:rsidP="000F562B">
      <w:pPr>
        <w:pStyle w:val="ListParagraph"/>
        <w:numPr>
          <w:ilvl w:val="0"/>
          <w:numId w:val="29"/>
        </w:numPr>
        <w:rPr>
          <w:rFonts w:cs="Arial"/>
          <w:bCs/>
          <w:szCs w:val="20"/>
        </w:rPr>
      </w:pPr>
      <w:r w:rsidRPr="000F562B">
        <w:rPr>
          <w:rFonts w:cs="Arial"/>
          <w:bCs/>
          <w:szCs w:val="20"/>
        </w:rPr>
        <w:t xml:space="preserve">kreiranje profila s svojimi podatki, v katerem bo lahko dodal in posodabljal nekatere svoje nastavitve, </w:t>
      </w:r>
    </w:p>
    <w:p w14:paraId="35F4A815" w14:textId="77777777" w:rsidR="007B383D" w:rsidRPr="000F562B" w:rsidRDefault="007B383D" w:rsidP="000F562B">
      <w:pPr>
        <w:pStyle w:val="ListParagraph"/>
        <w:numPr>
          <w:ilvl w:val="0"/>
          <w:numId w:val="29"/>
        </w:numPr>
        <w:rPr>
          <w:rFonts w:cs="Arial"/>
          <w:bCs/>
          <w:szCs w:val="20"/>
        </w:rPr>
      </w:pPr>
      <w:r w:rsidRPr="000F562B">
        <w:rPr>
          <w:rFonts w:cs="Arial"/>
          <w:bCs/>
          <w:szCs w:val="20"/>
        </w:rPr>
        <w:t>profil uporabnika ni javno viden drugim uporabnikom, le administratorjem,</w:t>
      </w:r>
    </w:p>
    <w:p w14:paraId="05E0F0B2" w14:textId="77777777" w:rsidR="007B383D" w:rsidRPr="000F562B" w:rsidRDefault="007B383D" w:rsidP="000F562B">
      <w:pPr>
        <w:pStyle w:val="ListParagraph"/>
        <w:numPr>
          <w:ilvl w:val="0"/>
          <w:numId w:val="29"/>
        </w:numPr>
        <w:rPr>
          <w:rFonts w:cs="Arial"/>
          <w:bCs/>
          <w:szCs w:val="20"/>
        </w:rPr>
      </w:pPr>
      <w:r w:rsidRPr="000F562B">
        <w:rPr>
          <w:rFonts w:cs="Arial"/>
          <w:bCs/>
          <w:szCs w:val="20"/>
        </w:rPr>
        <w:t>dostop do storitev programske opreme, ki jih določi glavni administrator za to skupino.</w:t>
      </w:r>
    </w:p>
    <w:p w14:paraId="217E7F95" w14:textId="77777777" w:rsidR="007B383D" w:rsidRDefault="007B383D" w:rsidP="00915700">
      <w:pPr>
        <w:rPr>
          <w:rFonts w:cs="Arial"/>
          <w:b/>
          <w:color w:val="00B050"/>
          <w:szCs w:val="20"/>
        </w:rPr>
      </w:pPr>
    </w:p>
    <w:p w14:paraId="2608002B" w14:textId="77777777" w:rsidR="00163422" w:rsidRDefault="00163422">
      <w:pPr>
        <w:spacing w:line="270" w:lineRule="exact"/>
        <w:ind w:left="425" w:hanging="425"/>
        <w:jc w:val="both"/>
        <w:rPr>
          <w:rFonts w:cs="Arial"/>
          <w:iCs/>
          <w:szCs w:val="20"/>
          <w:u w:val="single"/>
        </w:rPr>
      </w:pPr>
      <w:r>
        <w:rPr>
          <w:rFonts w:cs="Arial"/>
          <w:iCs/>
          <w:szCs w:val="20"/>
          <w:u w:val="single"/>
        </w:rPr>
        <w:br w:type="page"/>
      </w:r>
    </w:p>
    <w:p w14:paraId="0CF14356" w14:textId="535604EE" w:rsidR="007B383D" w:rsidRPr="00B67E71" w:rsidRDefault="007B383D" w:rsidP="00B67E71">
      <w:pPr>
        <w:pStyle w:val="ListParagraph"/>
        <w:numPr>
          <w:ilvl w:val="0"/>
          <w:numId w:val="21"/>
        </w:numPr>
        <w:rPr>
          <w:rFonts w:cs="Arial"/>
          <w:iCs/>
          <w:szCs w:val="20"/>
          <w:u w:val="single"/>
        </w:rPr>
      </w:pPr>
      <w:r w:rsidRPr="00B67E71">
        <w:rPr>
          <w:rFonts w:cs="Arial"/>
          <w:iCs/>
          <w:szCs w:val="20"/>
          <w:u w:val="single"/>
        </w:rPr>
        <w:lastRenderedPageBreak/>
        <w:t>Profil in dejavnosti uporabnika delodajalca</w:t>
      </w:r>
    </w:p>
    <w:p w14:paraId="1EB0E34E" w14:textId="77777777" w:rsidR="007B383D" w:rsidRDefault="007B383D" w:rsidP="00915700">
      <w:pPr>
        <w:rPr>
          <w:rFonts w:cs="Arial"/>
          <w:bCs/>
          <w:szCs w:val="20"/>
        </w:rPr>
      </w:pPr>
      <w:r w:rsidRPr="00D569D0">
        <w:rPr>
          <w:rFonts w:cs="Arial"/>
          <w:bCs/>
          <w:szCs w:val="20"/>
        </w:rPr>
        <w:t>Izbrana programska oprema bo uporabniku delodajalcu omogočala:</w:t>
      </w:r>
    </w:p>
    <w:p w14:paraId="030CEF7F" w14:textId="77777777" w:rsidR="007B383D" w:rsidRPr="00915700" w:rsidRDefault="007B383D" w:rsidP="00915700">
      <w:pPr>
        <w:pStyle w:val="ListParagraph"/>
        <w:numPr>
          <w:ilvl w:val="0"/>
          <w:numId w:val="30"/>
        </w:numPr>
        <w:rPr>
          <w:rFonts w:cs="Arial"/>
          <w:bCs/>
          <w:szCs w:val="20"/>
        </w:rPr>
      </w:pPr>
      <w:r w:rsidRPr="00915700">
        <w:rPr>
          <w:rFonts w:cs="Arial"/>
          <w:bCs/>
          <w:szCs w:val="20"/>
        </w:rPr>
        <w:t xml:space="preserve">da se za kreiranje uporabniškega profila delodajalec prijavi v programsko opremo z uporabniškim imenom in geslom, </w:t>
      </w:r>
    </w:p>
    <w:p w14:paraId="224C8B8B" w14:textId="77777777" w:rsidR="007B383D" w:rsidRPr="00915700" w:rsidRDefault="007B383D" w:rsidP="00915700">
      <w:pPr>
        <w:pStyle w:val="ListParagraph"/>
        <w:numPr>
          <w:ilvl w:val="0"/>
          <w:numId w:val="30"/>
        </w:numPr>
        <w:rPr>
          <w:rFonts w:cs="Arial"/>
          <w:bCs/>
          <w:szCs w:val="20"/>
        </w:rPr>
      </w:pPr>
      <w:r w:rsidRPr="00915700">
        <w:rPr>
          <w:rFonts w:cs="Arial"/>
          <w:bCs/>
          <w:szCs w:val="20"/>
        </w:rPr>
        <w:t xml:space="preserve">da lahko administrator uvozi v programsko opremo baze podatkov o delodajalcih (nazive podjetij, kontaktne podatke), </w:t>
      </w:r>
    </w:p>
    <w:p w14:paraId="6D921402" w14:textId="77777777" w:rsidR="007B383D" w:rsidRPr="00915700" w:rsidRDefault="007B383D" w:rsidP="00915700">
      <w:pPr>
        <w:pStyle w:val="ListParagraph"/>
        <w:numPr>
          <w:ilvl w:val="0"/>
          <w:numId w:val="30"/>
        </w:numPr>
        <w:rPr>
          <w:rFonts w:cs="Arial"/>
          <w:bCs/>
          <w:szCs w:val="20"/>
        </w:rPr>
      </w:pPr>
      <w:r w:rsidRPr="00915700">
        <w:rPr>
          <w:rFonts w:cs="Arial"/>
          <w:bCs/>
          <w:szCs w:val="20"/>
        </w:rPr>
        <w:t xml:space="preserve">registracijo v programsko opremo, ki jo odobri ali zavrne glavni administrator ali administrator na ravni rektorata/fakultete/akademije, </w:t>
      </w:r>
    </w:p>
    <w:p w14:paraId="181690A2" w14:textId="77777777" w:rsidR="007B383D" w:rsidRPr="00915700" w:rsidRDefault="007B383D" w:rsidP="00915700">
      <w:pPr>
        <w:pStyle w:val="ListParagraph"/>
        <w:numPr>
          <w:ilvl w:val="0"/>
          <w:numId w:val="30"/>
        </w:numPr>
        <w:rPr>
          <w:rFonts w:cs="Arial"/>
          <w:bCs/>
          <w:szCs w:val="20"/>
        </w:rPr>
      </w:pPr>
      <w:r w:rsidRPr="00915700">
        <w:rPr>
          <w:rFonts w:cs="Arial"/>
          <w:bCs/>
          <w:szCs w:val="20"/>
        </w:rPr>
        <w:t xml:space="preserve">kreiranje profila, v katerega bo vnesel podatke o delodajalcu ob registraciji (na primer: naziv delodajalca, kontakt zaposlenega, opis delodajalca, naslov delodajalca, logotip delodajalca in druga zahtevana polja), ki ga bo naknadno lahko tudi posodabljal, </w:t>
      </w:r>
    </w:p>
    <w:p w14:paraId="34B74CBA" w14:textId="77777777" w:rsidR="007B383D" w:rsidRPr="00915700" w:rsidRDefault="007B383D" w:rsidP="00915700">
      <w:pPr>
        <w:pStyle w:val="ListParagraph"/>
        <w:numPr>
          <w:ilvl w:val="0"/>
          <w:numId w:val="30"/>
        </w:numPr>
        <w:rPr>
          <w:rFonts w:cs="Arial"/>
          <w:bCs/>
          <w:szCs w:val="20"/>
        </w:rPr>
      </w:pPr>
      <w:r w:rsidRPr="00915700">
        <w:rPr>
          <w:rFonts w:cs="Arial"/>
          <w:bCs/>
          <w:szCs w:val="20"/>
        </w:rPr>
        <w:t>oddajo prostega delovnega mesta, pri čemer izpolni polja, ki jih je predhodno določil administrator (na primer: naziv delovnega mesta, datum objave, rok za prijavo, opis delovnega mesta, vrsta delovnega mesta in druga zahtevana polja), ki jo odobri ali zavrne glavni administrator ali administrator na ravni rektorata/fakultete/akademije</w:t>
      </w:r>
    </w:p>
    <w:p w14:paraId="7707460C" w14:textId="77777777" w:rsidR="007B383D" w:rsidRPr="00915700" w:rsidRDefault="007B383D" w:rsidP="00915700">
      <w:pPr>
        <w:pStyle w:val="ListParagraph"/>
        <w:numPr>
          <w:ilvl w:val="0"/>
          <w:numId w:val="30"/>
        </w:numPr>
        <w:rPr>
          <w:rFonts w:cs="Arial"/>
          <w:bCs/>
          <w:szCs w:val="20"/>
        </w:rPr>
      </w:pPr>
      <w:r w:rsidRPr="00915700">
        <w:rPr>
          <w:rFonts w:cs="Arial"/>
          <w:bCs/>
          <w:szCs w:val="20"/>
        </w:rPr>
        <w:t xml:space="preserve">možnost prijave za sodelovanje na dogodkih, beleženje obiskanih dogodkov, </w:t>
      </w:r>
    </w:p>
    <w:p w14:paraId="6D172953" w14:textId="77777777" w:rsidR="007B383D" w:rsidRPr="00915700" w:rsidRDefault="007B383D" w:rsidP="00915700">
      <w:pPr>
        <w:pStyle w:val="ListParagraph"/>
        <w:numPr>
          <w:ilvl w:val="0"/>
          <w:numId w:val="30"/>
        </w:numPr>
        <w:rPr>
          <w:rFonts w:cs="Arial"/>
          <w:bCs/>
          <w:szCs w:val="20"/>
        </w:rPr>
      </w:pPr>
      <w:r w:rsidRPr="00915700">
        <w:rPr>
          <w:rFonts w:cs="Arial"/>
          <w:bCs/>
          <w:szCs w:val="20"/>
        </w:rPr>
        <w:t>možnost izpolnjevanja in posredovanja povratne informacije o zadovoljstvu s storitvami v obliki ankete ali na drug način,</w:t>
      </w:r>
    </w:p>
    <w:p w14:paraId="2C9955CE" w14:textId="77777777" w:rsidR="007B383D" w:rsidRDefault="007B383D" w:rsidP="00915700">
      <w:pPr>
        <w:pStyle w:val="ListParagraph"/>
        <w:numPr>
          <w:ilvl w:val="0"/>
          <w:numId w:val="30"/>
        </w:numPr>
        <w:rPr>
          <w:rFonts w:cs="Arial"/>
          <w:bCs/>
          <w:szCs w:val="20"/>
        </w:rPr>
      </w:pPr>
      <w:r w:rsidRPr="00915700">
        <w:rPr>
          <w:rFonts w:cs="Arial"/>
          <w:bCs/>
          <w:szCs w:val="20"/>
        </w:rPr>
        <w:t>dostop do morebitnih dodatnih storitev programske opreme, ki jih določi glavni administrator za to skupino.</w:t>
      </w:r>
    </w:p>
    <w:p w14:paraId="53F25B8F" w14:textId="77777777" w:rsidR="00B67E71" w:rsidRPr="00915700" w:rsidRDefault="00B67E71" w:rsidP="00B67E71">
      <w:pPr>
        <w:pStyle w:val="ListParagraph"/>
        <w:ind w:left="360"/>
        <w:rPr>
          <w:rFonts w:cs="Arial"/>
          <w:bCs/>
          <w:szCs w:val="20"/>
        </w:rPr>
      </w:pPr>
    </w:p>
    <w:p w14:paraId="19CB1B8A" w14:textId="73A0F55C" w:rsidR="007B383D" w:rsidRPr="00B67E71" w:rsidRDefault="007B383D" w:rsidP="00B67E71">
      <w:pPr>
        <w:pStyle w:val="ListParagraph"/>
        <w:numPr>
          <w:ilvl w:val="0"/>
          <w:numId w:val="21"/>
        </w:numPr>
        <w:rPr>
          <w:rFonts w:cs="Arial"/>
          <w:iCs/>
          <w:szCs w:val="20"/>
          <w:u w:val="single"/>
        </w:rPr>
      </w:pPr>
      <w:r w:rsidRPr="00B67E71">
        <w:rPr>
          <w:rFonts w:cs="Arial"/>
          <w:iCs/>
          <w:szCs w:val="20"/>
          <w:u w:val="single"/>
        </w:rPr>
        <w:t>Profil in dejavnosti uporabnika druge skupine zunaj Univerze v Ljubljani</w:t>
      </w:r>
    </w:p>
    <w:p w14:paraId="1FEC497D" w14:textId="77777777" w:rsidR="007B383D" w:rsidRDefault="007B383D" w:rsidP="00B67E71">
      <w:pPr>
        <w:rPr>
          <w:rFonts w:cs="Arial"/>
          <w:bCs/>
          <w:szCs w:val="20"/>
        </w:rPr>
      </w:pPr>
      <w:r w:rsidRPr="00E43D98">
        <w:rPr>
          <w:rFonts w:cs="Arial"/>
          <w:bCs/>
          <w:szCs w:val="20"/>
        </w:rPr>
        <w:t>Izbrana programska oprema bo uporabniku druge skupine zunaj Univerze v Ljubljani omogočala:</w:t>
      </w:r>
    </w:p>
    <w:p w14:paraId="46CBF768" w14:textId="77777777" w:rsidR="007B383D" w:rsidRPr="00B67E71" w:rsidRDefault="007B383D" w:rsidP="00B67E71">
      <w:pPr>
        <w:pStyle w:val="ListParagraph"/>
        <w:numPr>
          <w:ilvl w:val="0"/>
          <w:numId w:val="33"/>
        </w:numPr>
        <w:rPr>
          <w:rFonts w:cs="Arial"/>
          <w:bCs/>
          <w:szCs w:val="20"/>
        </w:rPr>
      </w:pPr>
      <w:r w:rsidRPr="00B67E71">
        <w:rPr>
          <w:rFonts w:cs="Arial"/>
          <w:bCs/>
          <w:szCs w:val="20"/>
        </w:rPr>
        <w:t xml:space="preserve">da se za kreiranje uporabniškega profila uporabnika druge skupine zunaj Univerze v Ljubljani uporabnik prijavi v programsko opremo z uporabniškim imenom in geslom, </w:t>
      </w:r>
    </w:p>
    <w:p w14:paraId="19DF3710" w14:textId="77777777" w:rsidR="007B383D" w:rsidRPr="00B67E71" w:rsidRDefault="007B383D" w:rsidP="00B67E71">
      <w:pPr>
        <w:pStyle w:val="ListParagraph"/>
        <w:numPr>
          <w:ilvl w:val="0"/>
          <w:numId w:val="33"/>
        </w:numPr>
        <w:rPr>
          <w:rFonts w:cs="Arial"/>
          <w:bCs/>
          <w:szCs w:val="20"/>
        </w:rPr>
      </w:pPr>
      <w:r w:rsidRPr="00B67E71">
        <w:rPr>
          <w:rFonts w:cs="Arial"/>
          <w:bCs/>
          <w:szCs w:val="20"/>
        </w:rPr>
        <w:t xml:space="preserve">registracijo v programsko opremo, ki jo odobri ali zavrne glavni administrator ali administrator na ravni rektorata/fakultete/akademije, </w:t>
      </w:r>
    </w:p>
    <w:p w14:paraId="235011F8" w14:textId="77777777" w:rsidR="007B383D" w:rsidRPr="00B67E71" w:rsidRDefault="007B383D" w:rsidP="00B67E71">
      <w:pPr>
        <w:pStyle w:val="ListParagraph"/>
        <w:numPr>
          <w:ilvl w:val="0"/>
          <w:numId w:val="33"/>
        </w:numPr>
        <w:rPr>
          <w:rFonts w:cs="Arial"/>
          <w:bCs/>
          <w:szCs w:val="20"/>
        </w:rPr>
      </w:pPr>
      <w:r w:rsidRPr="00B67E71">
        <w:rPr>
          <w:rFonts w:cs="Arial"/>
          <w:bCs/>
          <w:szCs w:val="20"/>
        </w:rPr>
        <w:t xml:space="preserve">kreiranje profila s svojimi podatki, ki jih predhodno določi administrator, ki ga bo naknadno lahko tudi posodabljal, </w:t>
      </w:r>
    </w:p>
    <w:p w14:paraId="51CE1090" w14:textId="77777777" w:rsidR="007B383D" w:rsidRPr="00B67E71" w:rsidRDefault="007B383D" w:rsidP="00B67E71">
      <w:pPr>
        <w:pStyle w:val="ListParagraph"/>
        <w:numPr>
          <w:ilvl w:val="0"/>
          <w:numId w:val="33"/>
        </w:numPr>
        <w:rPr>
          <w:rFonts w:cs="Arial"/>
          <w:bCs/>
          <w:szCs w:val="20"/>
        </w:rPr>
      </w:pPr>
      <w:r w:rsidRPr="00B67E71">
        <w:rPr>
          <w:rFonts w:cs="Arial"/>
          <w:bCs/>
          <w:szCs w:val="20"/>
        </w:rPr>
        <w:t>profil uporabnika ni javno viden drugim uporabnikom, le administratorjem,</w:t>
      </w:r>
    </w:p>
    <w:p w14:paraId="695E4A5D" w14:textId="77777777" w:rsidR="007B383D" w:rsidRPr="00B67E71" w:rsidRDefault="007B383D" w:rsidP="00B67E71">
      <w:pPr>
        <w:pStyle w:val="ListParagraph"/>
        <w:numPr>
          <w:ilvl w:val="0"/>
          <w:numId w:val="33"/>
        </w:numPr>
        <w:rPr>
          <w:rFonts w:cs="Arial"/>
          <w:bCs/>
          <w:szCs w:val="20"/>
        </w:rPr>
      </w:pPr>
      <w:r w:rsidRPr="00B67E71">
        <w:rPr>
          <w:rFonts w:cs="Arial"/>
          <w:bCs/>
          <w:szCs w:val="20"/>
        </w:rPr>
        <w:t>dostop do storitev programske opreme, ki jih določi glavni administrator za to skupino.</w:t>
      </w:r>
    </w:p>
    <w:p w14:paraId="6157BAC2" w14:textId="77777777" w:rsidR="007B383D" w:rsidRDefault="007B383D" w:rsidP="00640E8C">
      <w:pPr>
        <w:rPr>
          <w:rFonts w:cs="Arial"/>
          <w:bCs/>
          <w:szCs w:val="20"/>
        </w:rPr>
      </w:pPr>
    </w:p>
    <w:p w14:paraId="7DA490AB" w14:textId="6DBC6A42" w:rsidR="007B383D" w:rsidRPr="00640E8C" w:rsidRDefault="007B383D" w:rsidP="00640E8C">
      <w:pPr>
        <w:pStyle w:val="ListParagraph"/>
        <w:numPr>
          <w:ilvl w:val="0"/>
          <w:numId w:val="21"/>
        </w:numPr>
        <w:rPr>
          <w:rFonts w:cs="Arial"/>
          <w:iCs/>
          <w:szCs w:val="20"/>
          <w:u w:val="single"/>
        </w:rPr>
      </w:pPr>
      <w:r w:rsidRPr="00640E8C">
        <w:rPr>
          <w:rFonts w:cs="Arial"/>
          <w:iCs/>
          <w:szCs w:val="20"/>
          <w:u w:val="single"/>
        </w:rPr>
        <w:t>Komunikacija z uporabniki</w:t>
      </w:r>
    </w:p>
    <w:p w14:paraId="2D4EFB6A" w14:textId="77777777" w:rsidR="007B383D" w:rsidRPr="00B76877" w:rsidRDefault="007B383D" w:rsidP="00640E8C">
      <w:pPr>
        <w:rPr>
          <w:rFonts w:cs="Arial"/>
          <w:bCs/>
          <w:szCs w:val="20"/>
        </w:rPr>
      </w:pPr>
      <w:r w:rsidRPr="00793C30">
        <w:rPr>
          <w:rFonts w:cs="Arial"/>
          <w:bCs/>
          <w:szCs w:val="20"/>
        </w:rPr>
        <w:t>Izbrana programska oprema mora glavnim administratorjem in administratorjem omogočati upravljanje komunikacije z uporabniki preko e-pošte na način, da lahko upravljajo z obvestili, ki jih pošiljajo.</w:t>
      </w:r>
      <w:r>
        <w:rPr>
          <w:rFonts w:cs="Arial"/>
          <w:bCs/>
          <w:szCs w:val="20"/>
        </w:rPr>
        <w:t xml:space="preserve"> </w:t>
      </w:r>
      <w:r w:rsidRPr="00B76877">
        <w:rPr>
          <w:rFonts w:cs="Arial"/>
          <w:bCs/>
          <w:szCs w:val="20"/>
        </w:rPr>
        <w:t>Omogočati mora:</w:t>
      </w:r>
    </w:p>
    <w:p w14:paraId="4A0FDEC2" w14:textId="77777777" w:rsidR="007B383D" w:rsidRPr="00640E8C" w:rsidRDefault="007B383D" w:rsidP="00640E8C">
      <w:pPr>
        <w:pStyle w:val="ListParagraph"/>
        <w:numPr>
          <w:ilvl w:val="0"/>
          <w:numId w:val="34"/>
        </w:numPr>
        <w:rPr>
          <w:rFonts w:cs="Arial"/>
          <w:bCs/>
          <w:szCs w:val="20"/>
        </w:rPr>
      </w:pPr>
      <w:r w:rsidRPr="00640E8C">
        <w:rPr>
          <w:rFonts w:cs="Arial"/>
          <w:bCs/>
          <w:szCs w:val="20"/>
        </w:rPr>
        <w:t xml:space="preserve">možnost upravljanja z bazo kontaktov uporabnikov, komu bo katero obvestilo poslano, </w:t>
      </w:r>
    </w:p>
    <w:p w14:paraId="5DE19CBB" w14:textId="77777777" w:rsidR="007B383D" w:rsidRPr="00640E8C" w:rsidRDefault="007B383D" w:rsidP="00640E8C">
      <w:pPr>
        <w:pStyle w:val="ListParagraph"/>
        <w:numPr>
          <w:ilvl w:val="0"/>
          <w:numId w:val="34"/>
        </w:numPr>
        <w:rPr>
          <w:rFonts w:cs="Arial"/>
          <w:bCs/>
          <w:szCs w:val="20"/>
        </w:rPr>
      </w:pPr>
      <w:r w:rsidRPr="00640E8C">
        <w:rPr>
          <w:rFonts w:cs="Arial"/>
          <w:bCs/>
          <w:szCs w:val="20"/>
        </w:rPr>
        <w:t>možnost pošiljanja obvestil posameznim skupinam ali več skupinam uporabnikov o dogodku ali več dogodkih, prostih delovnih mestih, drugih kariernih priložnosti ter vsebinah karierne orientacije, pri čemer se upošteva nastavitve v profilu posameznika,</w:t>
      </w:r>
    </w:p>
    <w:p w14:paraId="33468D1F" w14:textId="77777777" w:rsidR="007B383D" w:rsidRPr="00640E8C" w:rsidRDefault="007B383D" w:rsidP="00640E8C">
      <w:pPr>
        <w:pStyle w:val="ListParagraph"/>
        <w:numPr>
          <w:ilvl w:val="0"/>
          <w:numId w:val="34"/>
        </w:numPr>
        <w:rPr>
          <w:rFonts w:cs="Arial"/>
          <w:bCs/>
          <w:szCs w:val="20"/>
        </w:rPr>
      </w:pPr>
      <w:r w:rsidRPr="00640E8C">
        <w:rPr>
          <w:rFonts w:cs="Arial"/>
          <w:bCs/>
          <w:szCs w:val="20"/>
        </w:rPr>
        <w:lastRenderedPageBreak/>
        <w:t>vmesnik za pošiljanje obvestil in integriran v portal,</w:t>
      </w:r>
    </w:p>
    <w:p w14:paraId="34A0BA46" w14:textId="77777777" w:rsidR="007B383D" w:rsidRPr="00640E8C" w:rsidRDefault="007B383D" w:rsidP="00640E8C">
      <w:pPr>
        <w:pStyle w:val="ListParagraph"/>
        <w:numPr>
          <w:ilvl w:val="0"/>
          <w:numId w:val="34"/>
        </w:numPr>
        <w:rPr>
          <w:rFonts w:cs="Arial"/>
          <w:bCs/>
          <w:szCs w:val="20"/>
        </w:rPr>
      </w:pPr>
      <w:r w:rsidRPr="00640E8C">
        <w:rPr>
          <w:rFonts w:cs="Arial"/>
          <w:bCs/>
          <w:szCs w:val="20"/>
        </w:rPr>
        <w:t>možnost urejanja obvestila: dodajanje in oblikovanje besedila, slik, povezav, tabel in priponk,</w:t>
      </w:r>
    </w:p>
    <w:p w14:paraId="1516EB5F" w14:textId="77777777" w:rsidR="007B383D" w:rsidRPr="00640E8C" w:rsidRDefault="007B383D" w:rsidP="00640E8C">
      <w:pPr>
        <w:pStyle w:val="ListParagraph"/>
        <w:numPr>
          <w:ilvl w:val="0"/>
          <w:numId w:val="34"/>
        </w:numPr>
        <w:rPr>
          <w:rFonts w:cs="Arial"/>
          <w:bCs/>
          <w:szCs w:val="20"/>
        </w:rPr>
      </w:pPr>
      <w:r w:rsidRPr="00640E8C">
        <w:rPr>
          <w:rFonts w:cs="Arial"/>
          <w:bCs/>
          <w:szCs w:val="20"/>
        </w:rPr>
        <w:t>nastavitve samodejnega pošiljanja prejemnikom obvestil o prijavi na individualno srečanje in dogodke ter odjavah,</w:t>
      </w:r>
    </w:p>
    <w:p w14:paraId="2B504A1E" w14:textId="77777777" w:rsidR="007B383D" w:rsidRPr="00640E8C" w:rsidRDefault="007B383D" w:rsidP="00640E8C">
      <w:pPr>
        <w:pStyle w:val="ListParagraph"/>
        <w:numPr>
          <w:ilvl w:val="0"/>
          <w:numId w:val="34"/>
        </w:numPr>
        <w:rPr>
          <w:rFonts w:cs="Arial"/>
          <w:bCs/>
          <w:szCs w:val="20"/>
        </w:rPr>
      </w:pPr>
      <w:r w:rsidRPr="00640E8C">
        <w:rPr>
          <w:rFonts w:cs="Arial"/>
          <w:bCs/>
          <w:szCs w:val="20"/>
        </w:rPr>
        <w:t xml:space="preserve">pošiljanje samodejnega opomnika prijavljenim na dogodek ali individualno srečanje v določenem času pred izvedbo dogodka ali srečanja, </w:t>
      </w:r>
    </w:p>
    <w:p w14:paraId="423839FD" w14:textId="77777777" w:rsidR="007B383D" w:rsidRDefault="007B383D" w:rsidP="00640E8C">
      <w:pPr>
        <w:pStyle w:val="ListParagraph"/>
        <w:numPr>
          <w:ilvl w:val="0"/>
          <w:numId w:val="34"/>
        </w:numPr>
        <w:rPr>
          <w:rFonts w:cs="Arial"/>
          <w:bCs/>
          <w:szCs w:val="20"/>
        </w:rPr>
      </w:pPr>
      <w:r w:rsidRPr="00640E8C">
        <w:rPr>
          <w:rFonts w:cs="Arial"/>
          <w:bCs/>
          <w:szCs w:val="20"/>
        </w:rPr>
        <w:t>možnost ustvarjanja obrazcev za povratno informacijo o zadovoljstvu s storitvami ali anket ter pošiljanje teh posameznim skupinam uporabnikov ter prejemanje povratne informacije o zadovoljstvu s storitvami ali odgovorov na anketo.</w:t>
      </w:r>
    </w:p>
    <w:p w14:paraId="4DDD4C98" w14:textId="77777777" w:rsidR="00640E8C" w:rsidRPr="00640E8C" w:rsidRDefault="00640E8C" w:rsidP="00640E8C">
      <w:pPr>
        <w:pStyle w:val="ListParagraph"/>
        <w:ind w:left="360"/>
        <w:rPr>
          <w:rFonts w:cs="Arial"/>
          <w:bCs/>
          <w:szCs w:val="20"/>
        </w:rPr>
      </w:pPr>
    </w:p>
    <w:p w14:paraId="0C9B115D" w14:textId="1FB32DD4" w:rsidR="007B383D" w:rsidRPr="00640E8C" w:rsidRDefault="007B383D" w:rsidP="00640E8C">
      <w:pPr>
        <w:pStyle w:val="ListParagraph"/>
        <w:numPr>
          <w:ilvl w:val="0"/>
          <w:numId w:val="21"/>
        </w:numPr>
        <w:rPr>
          <w:rFonts w:cs="Arial"/>
          <w:iCs/>
          <w:szCs w:val="20"/>
          <w:u w:val="single"/>
        </w:rPr>
      </w:pPr>
      <w:r w:rsidRPr="00640E8C">
        <w:rPr>
          <w:rFonts w:cs="Arial"/>
          <w:iCs/>
          <w:szCs w:val="20"/>
          <w:u w:val="single"/>
        </w:rPr>
        <w:t>Poročevalski sistem</w:t>
      </w:r>
    </w:p>
    <w:p w14:paraId="33F5E744" w14:textId="77777777" w:rsidR="007B383D" w:rsidRDefault="007B383D" w:rsidP="00640E8C">
      <w:pPr>
        <w:rPr>
          <w:rFonts w:cs="Arial"/>
          <w:bCs/>
          <w:szCs w:val="20"/>
        </w:rPr>
      </w:pPr>
      <w:r w:rsidRPr="00BA5274">
        <w:rPr>
          <w:rFonts w:cs="Arial"/>
          <w:bCs/>
          <w:szCs w:val="20"/>
        </w:rPr>
        <w:t>Izbrana programska oprema mora vsebovati poročevalski sistem, ki zajema podatke, ki so vanjo vneseni. Omogočati mora:</w:t>
      </w:r>
    </w:p>
    <w:p w14:paraId="7BB5FB4D" w14:textId="77777777" w:rsidR="007B383D" w:rsidRPr="00640E8C" w:rsidRDefault="007B383D" w:rsidP="00640E8C">
      <w:pPr>
        <w:pStyle w:val="ListParagraph"/>
        <w:numPr>
          <w:ilvl w:val="0"/>
          <w:numId w:val="35"/>
        </w:numPr>
        <w:rPr>
          <w:rFonts w:cs="Arial"/>
          <w:bCs/>
          <w:szCs w:val="20"/>
        </w:rPr>
      </w:pPr>
      <w:r w:rsidRPr="00640E8C">
        <w:rPr>
          <w:rFonts w:cs="Arial"/>
          <w:bCs/>
          <w:szCs w:val="20"/>
        </w:rPr>
        <w:t xml:space="preserve">iskanje po določenih podatkih, ki jih predhodno izbere administrator, </w:t>
      </w:r>
    </w:p>
    <w:p w14:paraId="0F76A13D" w14:textId="77777777" w:rsidR="007B383D" w:rsidRPr="00640E8C" w:rsidRDefault="007B383D" w:rsidP="00640E8C">
      <w:pPr>
        <w:pStyle w:val="ListParagraph"/>
        <w:numPr>
          <w:ilvl w:val="0"/>
          <w:numId w:val="35"/>
        </w:numPr>
        <w:rPr>
          <w:rFonts w:cs="Arial"/>
          <w:bCs/>
          <w:szCs w:val="20"/>
        </w:rPr>
      </w:pPr>
      <w:r w:rsidRPr="00640E8C">
        <w:rPr>
          <w:rFonts w:cs="Arial"/>
          <w:bCs/>
          <w:szCs w:val="20"/>
        </w:rPr>
        <w:t xml:space="preserve">celoten zbor podatkov, ki se za posamezno analizo lahko izvozijo iz sistema ter tako omogočajo nadaljnjo analizo, </w:t>
      </w:r>
    </w:p>
    <w:p w14:paraId="55145E60" w14:textId="77777777" w:rsidR="007B383D" w:rsidRPr="00640E8C" w:rsidRDefault="007B383D" w:rsidP="00640E8C">
      <w:pPr>
        <w:pStyle w:val="ListParagraph"/>
        <w:numPr>
          <w:ilvl w:val="0"/>
          <w:numId w:val="35"/>
        </w:numPr>
        <w:rPr>
          <w:rFonts w:cs="Arial"/>
          <w:bCs/>
          <w:szCs w:val="20"/>
        </w:rPr>
      </w:pPr>
      <w:r w:rsidRPr="00640E8C">
        <w:rPr>
          <w:rFonts w:cs="Arial"/>
          <w:bCs/>
          <w:szCs w:val="20"/>
        </w:rPr>
        <w:t xml:space="preserve">možnost izvoza poljubno izbranih zapisov presečnih podatkov s poljubnimi polji, </w:t>
      </w:r>
    </w:p>
    <w:p w14:paraId="79A61DA3" w14:textId="36A9C74F" w:rsidR="007B383D" w:rsidRPr="00A848A2" w:rsidRDefault="007B383D" w:rsidP="00640E8C">
      <w:pPr>
        <w:pStyle w:val="ListParagraph"/>
        <w:numPr>
          <w:ilvl w:val="0"/>
          <w:numId w:val="35"/>
        </w:numPr>
        <w:rPr>
          <w:rFonts w:cs="Arial"/>
          <w:bCs/>
          <w:szCs w:val="20"/>
        </w:rPr>
      </w:pPr>
      <w:r w:rsidRPr="00640E8C">
        <w:rPr>
          <w:rFonts w:cs="Arial"/>
          <w:bCs/>
          <w:szCs w:val="20"/>
        </w:rPr>
        <w:t>možnost izvoza poljubno izbranih zapisov zgodovine sprememb podatkov s poljubnimi polji, ki omogočajo sledenje vsem dogodkov, ki so se zgodili pri uporabi programske opreme s strani kateregakoli izmed uporabnikov programske opreme.</w:t>
      </w:r>
    </w:p>
    <w:p w14:paraId="74CBF524" w14:textId="77777777" w:rsidR="007B383D" w:rsidRPr="006D4C5D" w:rsidRDefault="007B383D" w:rsidP="007B383D">
      <w:pPr>
        <w:jc w:val="both"/>
        <w:rPr>
          <w:rFonts w:cs="Arial"/>
          <w:b/>
          <w:szCs w:val="20"/>
        </w:rPr>
      </w:pPr>
    </w:p>
    <w:p w14:paraId="4F885AE4" w14:textId="77777777" w:rsidR="007B383D" w:rsidRDefault="007B383D" w:rsidP="007B383D">
      <w:pPr>
        <w:pStyle w:val="ListParagraph"/>
        <w:numPr>
          <w:ilvl w:val="1"/>
          <w:numId w:val="10"/>
        </w:numPr>
        <w:spacing w:after="0" w:line="240" w:lineRule="auto"/>
        <w:jc w:val="both"/>
        <w:rPr>
          <w:rFonts w:cs="Arial"/>
          <w:b/>
          <w:szCs w:val="20"/>
        </w:rPr>
      </w:pPr>
      <w:r w:rsidRPr="005524F6">
        <w:rPr>
          <w:rFonts w:cs="Arial"/>
          <w:b/>
          <w:szCs w:val="20"/>
        </w:rPr>
        <w:t xml:space="preserve">Vsebinska </w:t>
      </w:r>
      <w:r>
        <w:rPr>
          <w:rFonts w:cs="Arial"/>
          <w:b/>
          <w:szCs w:val="20"/>
        </w:rPr>
        <w:t xml:space="preserve">in tehnična </w:t>
      </w:r>
      <w:r w:rsidRPr="005524F6">
        <w:rPr>
          <w:rFonts w:cs="Arial"/>
          <w:b/>
          <w:szCs w:val="20"/>
        </w:rPr>
        <w:t xml:space="preserve">podpora </w:t>
      </w:r>
      <w:r>
        <w:rPr>
          <w:rFonts w:cs="Arial"/>
          <w:b/>
          <w:szCs w:val="20"/>
        </w:rPr>
        <w:t>pri implementaciji in vzdrževanju programske opreme</w:t>
      </w:r>
    </w:p>
    <w:p w14:paraId="3D13BD90" w14:textId="77777777" w:rsidR="007B383D" w:rsidRDefault="007B383D" w:rsidP="007B383D">
      <w:pPr>
        <w:jc w:val="both"/>
        <w:rPr>
          <w:rFonts w:cs="Arial"/>
          <w:b/>
          <w:szCs w:val="20"/>
        </w:rPr>
      </w:pPr>
    </w:p>
    <w:p w14:paraId="395C03E5" w14:textId="77777777" w:rsidR="007B383D" w:rsidRPr="008A3295" w:rsidRDefault="007B383D" w:rsidP="007B383D">
      <w:pPr>
        <w:tabs>
          <w:tab w:val="left" w:pos="851"/>
        </w:tabs>
        <w:jc w:val="both"/>
        <w:rPr>
          <w:rFonts w:cs="Arial"/>
          <w:bCs/>
          <w:szCs w:val="20"/>
        </w:rPr>
      </w:pPr>
      <w:r w:rsidRPr="008A3295">
        <w:rPr>
          <w:rFonts w:cs="Arial"/>
          <w:bCs/>
          <w:szCs w:val="20"/>
        </w:rPr>
        <w:t xml:space="preserve">Ponudnik mora naročniku nuditi vsebinsko in tehnično podporo pri implementaciji </w:t>
      </w:r>
      <w:r>
        <w:rPr>
          <w:rFonts w:cs="Arial"/>
          <w:bCs/>
          <w:szCs w:val="20"/>
        </w:rPr>
        <w:t xml:space="preserve">in kasnejšem vzdrževanju </w:t>
      </w:r>
      <w:r w:rsidRPr="008A3295">
        <w:rPr>
          <w:rFonts w:cs="Arial"/>
          <w:bCs/>
          <w:szCs w:val="20"/>
        </w:rPr>
        <w:t xml:space="preserve">programske opreme v obliki: </w:t>
      </w:r>
    </w:p>
    <w:p w14:paraId="1A0E4614" w14:textId="77777777" w:rsidR="007B383D" w:rsidRPr="008A3295" w:rsidRDefault="007B383D" w:rsidP="007B383D">
      <w:pPr>
        <w:pStyle w:val="ListParagraph"/>
        <w:numPr>
          <w:ilvl w:val="0"/>
          <w:numId w:val="5"/>
        </w:numPr>
        <w:spacing w:after="0" w:line="276" w:lineRule="auto"/>
        <w:ind w:left="1134"/>
        <w:jc w:val="both"/>
        <w:rPr>
          <w:rFonts w:cs="Arial"/>
          <w:bCs/>
          <w:szCs w:val="20"/>
        </w:rPr>
      </w:pPr>
      <w:r w:rsidRPr="008A3295">
        <w:rPr>
          <w:rFonts w:cs="Arial"/>
          <w:bCs/>
          <w:szCs w:val="20"/>
        </w:rPr>
        <w:t>podpore preko telefonskih klicev, e-pošte ali spletnega klica ter zapisanih navodil za uporabo programske opreme,</w:t>
      </w:r>
    </w:p>
    <w:p w14:paraId="30A33799" w14:textId="43CC72A4" w:rsidR="007B383D" w:rsidRPr="008533CA" w:rsidRDefault="007B383D" w:rsidP="007B383D">
      <w:pPr>
        <w:pStyle w:val="ListParagraph"/>
        <w:numPr>
          <w:ilvl w:val="0"/>
          <w:numId w:val="5"/>
        </w:numPr>
        <w:spacing w:after="0" w:line="276" w:lineRule="auto"/>
        <w:jc w:val="both"/>
        <w:rPr>
          <w:rFonts w:cs="Arial"/>
          <w:bCs/>
          <w:szCs w:val="20"/>
        </w:rPr>
      </w:pPr>
      <w:r>
        <w:rPr>
          <w:rFonts w:cs="Arial"/>
          <w:bCs/>
          <w:szCs w:val="20"/>
        </w:rPr>
        <w:t>izvedb</w:t>
      </w:r>
      <w:r w:rsidR="00EE6280">
        <w:rPr>
          <w:rFonts w:cs="Arial"/>
          <w:bCs/>
          <w:szCs w:val="20"/>
        </w:rPr>
        <w:t>e</w:t>
      </w:r>
      <w:r>
        <w:rPr>
          <w:rFonts w:cs="Arial"/>
          <w:bCs/>
          <w:szCs w:val="20"/>
        </w:rPr>
        <w:t xml:space="preserve"> </w:t>
      </w:r>
      <w:r w:rsidRPr="008533CA">
        <w:rPr>
          <w:rFonts w:cs="Arial"/>
          <w:bCs/>
          <w:szCs w:val="20"/>
        </w:rPr>
        <w:t>izobraževanj za administratorje izbrane programske opreme (redni webinarji, video ali drugi nasveti) bodisi osebno na lokaciji naročnika ali preko spleta.</w:t>
      </w:r>
    </w:p>
    <w:p w14:paraId="0098A341" w14:textId="072A7CB0" w:rsidR="007B383D" w:rsidRPr="008A3295" w:rsidRDefault="007B383D" w:rsidP="007B383D">
      <w:pPr>
        <w:tabs>
          <w:tab w:val="left" w:pos="851"/>
        </w:tabs>
        <w:jc w:val="both"/>
        <w:rPr>
          <w:bCs/>
          <w:iCs/>
          <w:szCs w:val="20"/>
        </w:rPr>
      </w:pPr>
      <w:r w:rsidRPr="008533CA">
        <w:rPr>
          <w:rFonts w:cs="Arial"/>
          <w:bCs/>
          <w:szCs w:val="20"/>
        </w:rPr>
        <w:t>Ponudnik mora v obrazcu Tehnične in vsebinske zahteve predmeta naročila (OBR-3) opisati način</w:t>
      </w:r>
      <w:r w:rsidRPr="008533CA">
        <w:rPr>
          <w:bCs/>
          <w:iCs/>
          <w:szCs w:val="20"/>
        </w:rPr>
        <w:t xml:space="preserve"> izvajanja vsebinske in tehnične podpore pri naročniku v obeh opisanih oblikah </w:t>
      </w:r>
      <w:r w:rsidR="009C5925" w:rsidRPr="008533CA">
        <w:rPr>
          <w:bCs/>
          <w:iCs/>
          <w:szCs w:val="20"/>
        </w:rPr>
        <w:t>ter navesti kontakt</w:t>
      </w:r>
      <w:r w:rsidR="00D25015" w:rsidRPr="008533CA">
        <w:rPr>
          <w:bCs/>
          <w:iCs/>
          <w:szCs w:val="20"/>
        </w:rPr>
        <w:t xml:space="preserve"> (e-pošta in/ali telefon)</w:t>
      </w:r>
      <w:r w:rsidR="009C5925" w:rsidRPr="008533CA">
        <w:rPr>
          <w:bCs/>
          <w:iCs/>
          <w:szCs w:val="20"/>
        </w:rPr>
        <w:t xml:space="preserve"> za </w:t>
      </w:r>
      <w:r w:rsidR="00965D79" w:rsidRPr="008533CA">
        <w:rPr>
          <w:bCs/>
          <w:iCs/>
          <w:szCs w:val="20"/>
        </w:rPr>
        <w:t xml:space="preserve">vsebinsko in tehnično </w:t>
      </w:r>
      <w:r w:rsidR="009C5925" w:rsidRPr="008533CA">
        <w:rPr>
          <w:bCs/>
          <w:iCs/>
          <w:szCs w:val="20"/>
        </w:rPr>
        <w:t>podporo</w:t>
      </w:r>
      <w:r w:rsidRPr="008533CA">
        <w:rPr>
          <w:bCs/>
          <w:iCs/>
          <w:szCs w:val="20"/>
        </w:rPr>
        <w:t>.</w:t>
      </w:r>
    </w:p>
    <w:bookmarkEnd w:id="0"/>
    <w:p w14:paraId="7ABBB0B4" w14:textId="77777777" w:rsidR="007B383D" w:rsidRDefault="007B383D" w:rsidP="007B383D"/>
    <w:p w14:paraId="608256C9" w14:textId="77777777" w:rsidR="00F23477" w:rsidRPr="00A60BDD" w:rsidRDefault="00B02861" w:rsidP="00985AE6">
      <w:r>
        <w:t xml:space="preserve"> </w:t>
      </w:r>
    </w:p>
    <w:sectPr w:rsidR="00F23477" w:rsidRPr="00A60BDD" w:rsidSect="00F6240D">
      <w:headerReference w:type="default" r:id="rId13"/>
      <w:footerReference w:type="default" r:id="rId14"/>
      <w:headerReference w:type="first" r:id="rId15"/>
      <w:footerReference w:type="first" r:id="rId16"/>
      <w:pgSz w:w="11906" w:h="16838"/>
      <w:pgMar w:top="1644" w:right="1644" w:bottom="1814" w:left="1644" w:header="187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89688" w14:textId="77777777" w:rsidR="00D073DC" w:rsidRDefault="00D073DC" w:rsidP="0065275D">
      <w:pPr>
        <w:spacing w:after="0" w:line="240" w:lineRule="auto"/>
      </w:pPr>
      <w:r>
        <w:separator/>
      </w:r>
    </w:p>
  </w:endnote>
  <w:endnote w:type="continuationSeparator" w:id="0">
    <w:p w14:paraId="50ECE9AA" w14:textId="77777777" w:rsidR="00D073DC" w:rsidRDefault="00D073DC" w:rsidP="00652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swiss"/>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B566CE" w:rsidRPr="00A5121A" w14:paraId="6DA343C0" w14:textId="77777777" w:rsidTr="0022593F">
      <w:trPr>
        <w:trHeight w:val="96"/>
      </w:trPr>
      <w:tc>
        <w:tcPr>
          <w:tcW w:w="2552" w:type="dxa"/>
        </w:tcPr>
        <w:p w14:paraId="5F8518E6" w14:textId="77777777" w:rsidR="00B566CE" w:rsidRPr="00A5121A" w:rsidRDefault="00B566CE" w:rsidP="00B566CE">
          <w:pPr>
            <w:pStyle w:val="Footer"/>
            <w:tabs>
              <w:tab w:val="clear" w:pos="4536"/>
              <w:tab w:val="clear" w:pos="9072"/>
            </w:tabs>
          </w:pPr>
        </w:p>
        <w:p w14:paraId="10192BA4" w14:textId="77777777" w:rsidR="00B566CE" w:rsidRPr="00A5121A" w:rsidRDefault="00B566CE" w:rsidP="00B566CE">
          <w:pPr>
            <w:pStyle w:val="Footer"/>
            <w:tabs>
              <w:tab w:val="clear" w:pos="4536"/>
              <w:tab w:val="clear" w:pos="9072"/>
            </w:tabs>
          </w:pPr>
        </w:p>
      </w:tc>
      <w:tc>
        <w:tcPr>
          <w:tcW w:w="2693" w:type="dxa"/>
        </w:tcPr>
        <w:p w14:paraId="30ABDE43" w14:textId="77777777" w:rsidR="00B566CE" w:rsidRPr="00A5121A" w:rsidRDefault="00B566CE" w:rsidP="00B566CE">
          <w:pPr>
            <w:pStyle w:val="Footer"/>
          </w:pPr>
        </w:p>
      </w:tc>
      <w:tc>
        <w:tcPr>
          <w:tcW w:w="3261" w:type="dxa"/>
        </w:tcPr>
        <w:p w14:paraId="4C7A8635" w14:textId="77777777" w:rsidR="00B566CE" w:rsidRPr="00D802FE" w:rsidRDefault="00B566CE" w:rsidP="00B566CE">
          <w:pPr>
            <w:pStyle w:val="Footer"/>
            <w:rPr>
              <w:rFonts w:cs="Arial"/>
              <w:color w:val="E94832"/>
            </w:rPr>
          </w:pPr>
          <w:r w:rsidRPr="00D802FE">
            <w:rPr>
              <w:rFonts w:cs="Arial"/>
              <w:color w:val="E94832"/>
            </w:rPr>
            <w:t xml:space="preserve"> </w:t>
          </w:r>
        </w:p>
        <w:p w14:paraId="137B7F3D" w14:textId="77777777" w:rsidR="00B566CE" w:rsidRPr="00D802FE" w:rsidRDefault="00B566CE" w:rsidP="00B566CE">
          <w:pPr>
            <w:pStyle w:val="Footer"/>
            <w:rPr>
              <w:rFonts w:cs="Arial"/>
              <w:color w:val="FF0000"/>
            </w:rPr>
          </w:pPr>
        </w:p>
      </w:tc>
      <w:tc>
        <w:tcPr>
          <w:tcW w:w="1701" w:type="dxa"/>
        </w:tcPr>
        <w:p w14:paraId="03CD14CA" w14:textId="77777777" w:rsidR="00B566CE" w:rsidRPr="00DA6F60" w:rsidRDefault="00B566CE" w:rsidP="00B566CE">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2B6B09B3" w14:textId="77777777" w:rsidR="00B566CE" w:rsidRPr="00B566CE" w:rsidRDefault="00B566CE">
    <w:pPr>
      <w:pStyle w:val="Footer"/>
      <w:rPr>
        <w:sz w:val="28"/>
        <w:szCs w:val="28"/>
      </w:rPr>
    </w:pPr>
    <w:r w:rsidRPr="00B566CE">
      <w:rPr>
        <w:sz w:val="28"/>
        <w:szCs w:val="28"/>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D887B"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365A79" w:rsidRPr="00A5121A" w14:paraId="67CEF45F" w14:textId="77777777" w:rsidTr="00B02861">
      <w:trPr>
        <w:trHeight w:val="96"/>
      </w:trPr>
      <w:tc>
        <w:tcPr>
          <w:tcW w:w="2552" w:type="dxa"/>
        </w:tcPr>
        <w:p w14:paraId="393976AE" w14:textId="77777777" w:rsidR="00DA6F60" w:rsidRPr="00A5121A" w:rsidRDefault="00DA6F60" w:rsidP="00DA6F60">
          <w:pPr>
            <w:pStyle w:val="Footer"/>
            <w:tabs>
              <w:tab w:val="clear" w:pos="4536"/>
              <w:tab w:val="clear" w:pos="9072"/>
            </w:tabs>
          </w:pPr>
        </w:p>
        <w:p w14:paraId="6C8ABA31" w14:textId="77777777" w:rsidR="00DA6F60" w:rsidRPr="00A5121A" w:rsidRDefault="00DA6F60" w:rsidP="00DA6F60">
          <w:pPr>
            <w:pStyle w:val="Footer"/>
            <w:tabs>
              <w:tab w:val="clear" w:pos="4536"/>
              <w:tab w:val="clear" w:pos="9072"/>
            </w:tabs>
          </w:pPr>
        </w:p>
      </w:tc>
      <w:tc>
        <w:tcPr>
          <w:tcW w:w="2693" w:type="dxa"/>
        </w:tcPr>
        <w:p w14:paraId="2115D77F" w14:textId="77777777" w:rsidR="00DA6F60" w:rsidRPr="00A5121A" w:rsidRDefault="00DA6F60" w:rsidP="00DA6F60">
          <w:pPr>
            <w:pStyle w:val="Footer"/>
          </w:pPr>
        </w:p>
      </w:tc>
      <w:tc>
        <w:tcPr>
          <w:tcW w:w="3261" w:type="dxa"/>
        </w:tcPr>
        <w:p w14:paraId="5DF8F9FA" w14:textId="77777777" w:rsidR="00DA6F60" w:rsidRPr="00D802FE" w:rsidRDefault="00DA6F60" w:rsidP="00DA6F60">
          <w:pPr>
            <w:pStyle w:val="Footer"/>
            <w:rPr>
              <w:rFonts w:cs="Arial"/>
              <w:color w:val="E94832"/>
            </w:rPr>
          </w:pPr>
          <w:r w:rsidRPr="00D802FE">
            <w:rPr>
              <w:rFonts w:cs="Arial"/>
              <w:color w:val="E94832"/>
            </w:rPr>
            <w:t xml:space="preserve"> </w:t>
          </w:r>
        </w:p>
        <w:p w14:paraId="339AD9AB" w14:textId="77777777" w:rsidR="00DA6F60" w:rsidRPr="00D802FE" w:rsidRDefault="00DA6F60" w:rsidP="00DA6F60">
          <w:pPr>
            <w:pStyle w:val="Footer"/>
            <w:rPr>
              <w:rFonts w:cs="Arial"/>
              <w:color w:val="FF0000"/>
            </w:rPr>
          </w:pPr>
        </w:p>
      </w:tc>
      <w:tc>
        <w:tcPr>
          <w:tcW w:w="1701" w:type="dxa"/>
        </w:tcPr>
        <w:p w14:paraId="569D3389" w14:textId="77777777" w:rsidR="00DA6F60" w:rsidRPr="00DA6F60" w:rsidRDefault="00DA6F60" w:rsidP="00DF6B6A">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372D68">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372D68">
            <w:rPr>
              <w:noProof/>
              <w:szCs w:val="16"/>
            </w:rPr>
            <w:t>2</w:t>
          </w:r>
          <w:r w:rsidRPr="00DA6F60">
            <w:rPr>
              <w:szCs w:val="16"/>
            </w:rPr>
            <w:fldChar w:fldCharType="end"/>
          </w:r>
        </w:p>
      </w:tc>
    </w:tr>
  </w:tbl>
  <w:p w14:paraId="0981C60B" w14:textId="77777777" w:rsidR="00DA6F60" w:rsidRPr="00A60BDD" w:rsidRDefault="00B566CE">
    <w:pPr>
      <w:rPr>
        <w:rFonts w:cs="Arial"/>
      </w:rPr>
    </w:pPr>
    <w:r>
      <w:rPr>
        <w:rFonts w:cs="Arial"/>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8ABC" w14:textId="77777777" w:rsidR="00D073DC" w:rsidRDefault="00D073DC" w:rsidP="0065275D">
      <w:pPr>
        <w:spacing w:after="0" w:line="240" w:lineRule="auto"/>
      </w:pPr>
      <w:r>
        <w:separator/>
      </w:r>
    </w:p>
  </w:footnote>
  <w:footnote w:type="continuationSeparator" w:id="0">
    <w:p w14:paraId="1F25C4E1" w14:textId="77777777" w:rsidR="00D073DC" w:rsidRDefault="00D073DC" w:rsidP="006527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1E57F" w14:textId="77777777" w:rsidR="00073732" w:rsidRDefault="00F23477" w:rsidP="002D5A62">
    <w:r>
      <w:rPr>
        <w:noProof/>
        <w:lang w:eastAsia="sl-SI"/>
      </w:rPr>
      <w:drawing>
        <wp:anchor distT="0" distB="0" distL="114300" distR="114300" simplePos="0" relativeHeight="251661312" behindDoc="1" locked="0" layoutInCell="1" allowOverlap="1" wp14:anchorId="31FB0EFE" wp14:editId="077AE5BE">
          <wp:simplePos x="0" y="0"/>
          <wp:positionH relativeFrom="column">
            <wp:posOffset>-1043756</wp:posOffset>
          </wp:positionH>
          <wp:positionV relativeFrom="page">
            <wp:posOffset>0</wp:posOffset>
          </wp:positionV>
          <wp:extent cx="7559306" cy="3599815"/>
          <wp:effectExtent l="0" t="0" r="3810" b="635"/>
          <wp:wrapNone/>
          <wp:docPr id="16426130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6"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FDE4B" w14:textId="77777777" w:rsidR="002C7AB8" w:rsidRPr="00B566CE" w:rsidRDefault="008233E6" w:rsidP="00654F20">
    <w:pPr>
      <w:rPr>
        <w:noProof/>
        <w:szCs w:val="20"/>
        <w:lang w:eastAsia="sl-SI"/>
      </w:rPr>
    </w:pPr>
    <w:r w:rsidRPr="00B566CE">
      <w:rPr>
        <w:noProof/>
        <w:szCs w:val="20"/>
        <w:lang w:eastAsia="sl-SI"/>
      </w:rPr>
      <w:drawing>
        <wp:anchor distT="0" distB="0" distL="114300" distR="114300" simplePos="0" relativeHeight="251657216" behindDoc="1" locked="0" layoutInCell="1" allowOverlap="1" wp14:anchorId="10CC57BC" wp14:editId="0A4E7322">
          <wp:simplePos x="0" y="0"/>
          <wp:positionH relativeFrom="page">
            <wp:posOffset>0</wp:posOffset>
          </wp:positionH>
          <wp:positionV relativeFrom="page">
            <wp:posOffset>0</wp:posOffset>
          </wp:positionV>
          <wp:extent cx="7559040" cy="1962150"/>
          <wp:effectExtent l="0" t="0" r="3810" b="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rotWithShape="1">
                  <a:blip r:embed="rId1">
                    <a:extLst>
                      <a:ext uri="{28A0092B-C50C-407E-A947-70E740481C1C}">
                        <a14:useLocalDpi xmlns:a14="http://schemas.microsoft.com/office/drawing/2010/main" val="0"/>
                      </a:ext>
                    </a:extLst>
                  </a:blip>
                  <a:srcRect b="45493"/>
                  <a:stretch/>
                </pic:blipFill>
                <pic:spPr bwMode="auto">
                  <a:xfrm>
                    <a:off x="0" y="0"/>
                    <a:ext cx="7559040" cy="1962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A19B9" w:rsidRPr="00B566CE">
      <w:rPr>
        <w:noProof/>
        <w:szCs w:val="20"/>
        <w:lang w:eastAsia="sl-SI"/>
      </w:rPr>
      <mc:AlternateContent>
        <mc:Choice Requires="wps">
          <w:drawing>
            <wp:anchor distT="45720" distB="45720" distL="114300" distR="114300" simplePos="0" relativeHeight="251667456" behindDoc="0" locked="0" layoutInCell="1" allowOverlap="1" wp14:anchorId="7EA39CCA" wp14:editId="65C2EF7C">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EndPr/>
                          <w:sdtContent>
                            <w:sdt>
                              <w:sdtPr>
                                <w:id w:val="-1207871967"/>
                              </w:sdtPr>
                              <w:sdtEndPr/>
                              <w:sdtContent>
                                <w:p w14:paraId="026A5CDD" w14:textId="77777777" w:rsidR="00636AE9" w:rsidRPr="00636AE9" w:rsidRDefault="00810885" w:rsidP="00636AE9">
                                  <w:pPr>
                                    <w:pStyle w:val="Header"/>
                                  </w:pPr>
                                  <w:r>
                                    <w:t>Uprava</w:t>
                                  </w:r>
                                  <w:r w:rsidR="00B9382E">
                                    <w:t xml:space="preserve"> </w:t>
                                  </w:r>
                                  <w:r w:rsidR="00104E71">
                                    <w:t xml:space="preserve">Univerze v Ljubljani </w:t>
                                  </w:r>
                                </w:p>
                              </w:sdtContent>
                            </w:sdt>
                          </w:sdtContent>
                        </w:sdt>
                        <w:p w14:paraId="45794494" w14:textId="77777777" w:rsidR="00636AE9" w:rsidRPr="00A01ACC" w:rsidRDefault="00636AE9" w:rsidP="00104E71">
                          <w:pPr>
                            <w:pStyle w:val="Entiteta"/>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A39CCA"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" filled="f" stroked="f">
              <v:textbox>
                <w:txbxContent>
                  <w:sdt>
                    <w:sdtPr>
                      <w:id w:val="-382322650"/>
                    </w:sdtPr>
                    <w:sdtEndPr/>
                    <w:sdtContent>
                      <w:sdt>
                        <w:sdtPr>
                          <w:id w:val="-1207871967"/>
                        </w:sdtPr>
                        <w:sdtEndPr/>
                        <w:sdtContent>
                          <w:p w14:paraId="026A5CDD" w14:textId="77777777" w:rsidR="00636AE9" w:rsidRPr="00636AE9" w:rsidRDefault="00810885" w:rsidP="00636AE9">
                            <w:pPr>
                              <w:pStyle w:val="Glava"/>
                            </w:pPr>
                            <w:r>
                              <w:t>Uprava</w:t>
                            </w:r>
                            <w:r w:rsidR="00B9382E">
                              <w:t xml:space="preserve"> </w:t>
                            </w:r>
                            <w:r w:rsidR="00104E71">
                              <w:t xml:space="preserve">Univerze v Ljubljani </w:t>
                            </w:r>
                          </w:p>
                        </w:sdtContent>
                      </w:sdt>
                    </w:sdtContent>
                  </w:sdt>
                  <w:p w14:paraId="45794494" w14:textId="77777777" w:rsidR="00636AE9" w:rsidRPr="00A01ACC" w:rsidRDefault="00636AE9" w:rsidP="00104E71">
                    <w:pPr>
                      <w:pStyle w:val="Entiteta"/>
                    </w:pPr>
                  </w:p>
                </w:txbxContent>
              </v:textbox>
              <w10:wrap type="square"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C84"/>
    <w:multiLevelType w:val="hybridMultilevel"/>
    <w:tmpl w:val="9AAE7E2E"/>
    <w:lvl w:ilvl="0" w:tplc="6A34C8D8">
      <w:start w:val="66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910E1"/>
    <w:multiLevelType w:val="hybridMultilevel"/>
    <w:tmpl w:val="78F83B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EB7BE8"/>
    <w:multiLevelType w:val="hybridMultilevel"/>
    <w:tmpl w:val="A84032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06F2494"/>
    <w:multiLevelType w:val="hybridMultilevel"/>
    <w:tmpl w:val="F51E3F06"/>
    <w:lvl w:ilvl="0" w:tplc="69565E16">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11692BC7"/>
    <w:multiLevelType w:val="hybridMultilevel"/>
    <w:tmpl w:val="47F03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654D59"/>
    <w:multiLevelType w:val="hybridMultilevel"/>
    <w:tmpl w:val="B12C8A62"/>
    <w:lvl w:ilvl="0" w:tplc="5B74D6CC">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675B1"/>
    <w:multiLevelType w:val="multilevel"/>
    <w:tmpl w:val="91ACDFE4"/>
    <w:lvl w:ilvl="0">
      <w:numFmt w:val="bullet"/>
      <w:lvlText w:val="-"/>
      <w:lvlJc w:val="left"/>
      <w:pPr>
        <w:ind w:left="360" w:hanging="360"/>
      </w:pPr>
      <w:rPr>
        <w:rFonts w:ascii="Garamond" w:eastAsiaTheme="minorHAnsi" w:hAnsi="Garamond" w:cstheme="minorBidi"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E62DBF"/>
    <w:multiLevelType w:val="hybridMultilevel"/>
    <w:tmpl w:val="6C4285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773EBB"/>
    <w:multiLevelType w:val="hybridMultilevel"/>
    <w:tmpl w:val="81CAC6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CC1C8B"/>
    <w:multiLevelType w:val="hybridMultilevel"/>
    <w:tmpl w:val="5A944CD0"/>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0" w15:restartNumberingAfterBreak="0">
    <w:nsid w:val="26AD61C2"/>
    <w:multiLevelType w:val="hybridMultilevel"/>
    <w:tmpl w:val="38DA4C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0F1A80"/>
    <w:multiLevelType w:val="hybridMultilevel"/>
    <w:tmpl w:val="ACA83B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7D6A8A"/>
    <w:multiLevelType w:val="hybridMultilevel"/>
    <w:tmpl w:val="203CEC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D47D51"/>
    <w:multiLevelType w:val="hybridMultilevel"/>
    <w:tmpl w:val="DF204C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9082C15"/>
    <w:multiLevelType w:val="hybridMultilevel"/>
    <w:tmpl w:val="D3AC2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11817"/>
    <w:multiLevelType w:val="hybridMultilevel"/>
    <w:tmpl w:val="C75CB1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362382E"/>
    <w:multiLevelType w:val="multilevel"/>
    <w:tmpl w:val="DD627CA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469E6723"/>
    <w:multiLevelType w:val="hybridMultilevel"/>
    <w:tmpl w:val="DC2AB6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7B81BBF"/>
    <w:multiLevelType w:val="hybridMultilevel"/>
    <w:tmpl w:val="6DFCD4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5E08F8"/>
    <w:multiLevelType w:val="hybridMultilevel"/>
    <w:tmpl w:val="4F8E82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6A5B77"/>
    <w:multiLevelType w:val="hybridMultilevel"/>
    <w:tmpl w:val="BF629A2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4517CB4"/>
    <w:multiLevelType w:val="hybridMultilevel"/>
    <w:tmpl w:val="9708B4D4"/>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2B7C58"/>
    <w:multiLevelType w:val="hybridMultilevel"/>
    <w:tmpl w:val="2A02DC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5B35BF"/>
    <w:multiLevelType w:val="hybridMultilevel"/>
    <w:tmpl w:val="426A69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2F7BB9"/>
    <w:multiLevelType w:val="hybridMultilevel"/>
    <w:tmpl w:val="6AF6E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4F4203"/>
    <w:multiLevelType w:val="hybridMultilevel"/>
    <w:tmpl w:val="4EBCEACA"/>
    <w:lvl w:ilvl="0" w:tplc="5B74D6CC">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2FD5DE5"/>
    <w:multiLevelType w:val="hybridMultilevel"/>
    <w:tmpl w:val="EEF0F9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852DCC"/>
    <w:multiLevelType w:val="hybridMultilevel"/>
    <w:tmpl w:val="4D1C86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072FA3"/>
    <w:multiLevelType w:val="hybridMultilevel"/>
    <w:tmpl w:val="64CEA57E"/>
    <w:lvl w:ilvl="0" w:tplc="6A34C8D8">
      <w:start w:val="66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4768F6"/>
    <w:multiLevelType w:val="hybridMultilevel"/>
    <w:tmpl w:val="FC8EA1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20044EF"/>
    <w:multiLevelType w:val="hybridMultilevel"/>
    <w:tmpl w:val="875AE9E6"/>
    <w:lvl w:ilvl="0" w:tplc="5B74D6CC">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469293F"/>
    <w:multiLevelType w:val="hybridMultilevel"/>
    <w:tmpl w:val="146CF3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7A65D5"/>
    <w:multiLevelType w:val="hybridMultilevel"/>
    <w:tmpl w:val="B4E42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4269090">
    <w:abstractNumId w:val="24"/>
  </w:num>
  <w:num w:numId="2" w16cid:durableId="1975518942">
    <w:abstractNumId w:val="26"/>
  </w:num>
  <w:num w:numId="3" w16cid:durableId="1429887013">
    <w:abstractNumId w:val="31"/>
  </w:num>
  <w:num w:numId="4" w16cid:durableId="387723860">
    <w:abstractNumId w:val="6"/>
  </w:num>
  <w:num w:numId="5" w16cid:durableId="12602185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7748260">
    <w:abstractNumId w:val="0"/>
  </w:num>
  <w:num w:numId="7" w16cid:durableId="374236449">
    <w:abstractNumId w:val="29"/>
  </w:num>
  <w:num w:numId="8" w16cid:durableId="1148060789">
    <w:abstractNumId w:val="21"/>
  </w:num>
  <w:num w:numId="9" w16cid:durableId="1869685925">
    <w:abstractNumId w:val="5"/>
  </w:num>
  <w:num w:numId="10" w16cid:durableId="1666938072">
    <w:abstractNumId w:val="16"/>
  </w:num>
  <w:num w:numId="11" w16cid:durableId="401566726">
    <w:abstractNumId w:val="3"/>
  </w:num>
  <w:num w:numId="12" w16cid:durableId="1274825933">
    <w:abstractNumId w:val="1"/>
  </w:num>
  <w:num w:numId="13" w16cid:durableId="1780293799">
    <w:abstractNumId w:val="25"/>
  </w:num>
  <w:num w:numId="14" w16cid:durableId="1497383413">
    <w:abstractNumId w:val="11"/>
  </w:num>
  <w:num w:numId="15" w16cid:durableId="1834908678">
    <w:abstractNumId w:val="14"/>
  </w:num>
  <w:num w:numId="16" w16cid:durableId="1490633761">
    <w:abstractNumId w:val="28"/>
  </w:num>
  <w:num w:numId="17" w16cid:durableId="1609006830">
    <w:abstractNumId w:val="19"/>
  </w:num>
  <w:num w:numId="18" w16cid:durableId="1881043737">
    <w:abstractNumId w:val="27"/>
  </w:num>
  <w:num w:numId="19" w16cid:durableId="1247568875">
    <w:abstractNumId w:val="33"/>
  </w:num>
  <w:num w:numId="20" w16cid:durableId="710570478">
    <w:abstractNumId w:val="2"/>
  </w:num>
  <w:num w:numId="21" w16cid:durableId="1820147187">
    <w:abstractNumId w:val="20"/>
  </w:num>
  <w:num w:numId="22" w16cid:durableId="771779898">
    <w:abstractNumId w:val="10"/>
  </w:num>
  <w:num w:numId="23" w16cid:durableId="1592591080">
    <w:abstractNumId w:val="15"/>
  </w:num>
  <w:num w:numId="24" w16cid:durableId="570388162">
    <w:abstractNumId w:val="22"/>
  </w:num>
  <w:num w:numId="25" w16cid:durableId="1973096538">
    <w:abstractNumId w:val="4"/>
  </w:num>
  <w:num w:numId="26" w16cid:durableId="986713829">
    <w:abstractNumId w:val="7"/>
  </w:num>
  <w:num w:numId="27" w16cid:durableId="809174737">
    <w:abstractNumId w:val="12"/>
  </w:num>
  <w:num w:numId="28" w16cid:durableId="642586674">
    <w:abstractNumId w:val="30"/>
  </w:num>
  <w:num w:numId="29" w16cid:durableId="1592158939">
    <w:abstractNumId w:val="13"/>
  </w:num>
  <w:num w:numId="30" w16cid:durableId="971639113">
    <w:abstractNumId w:val="32"/>
  </w:num>
  <w:num w:numId="31" w16cid:durableId="120073352">
    <w:abstractNumId w:val="9"/>
  </w:num>
  <w:num w:numId="32" w16cid:durableId="783769864">
    <w:abstractNumId w:val="18"/>
  </w:num>
  <w:num w:numId="33" w16cid:durableId="1674840014">
    <w:abstractNumId w:val="8"/>
  </w:num>
  <w:num w:numId="34" w16cid:durableId="1691761870">
    <w:abstractNumId w:val="23"/>
  </w:num>
  <w:num w:numId="35" w16cid:durableId="192980467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45"/>
    <w:rsid w:val="00006F5E"/>
    <w:rsid w:val="00015913"/>
    <w:rsid w:val="00017D1F"/>
    <w:rsid w:val="00020383"/>
    <w:rsid w:val="00037016"/>
    <w:rsid w:val="00046AF8"/>
    <w:rsid w:val="0005361E"/>
    <w:rsid w:val="00056207"/>
    <w:rsid w:val="000641FB"/>
    <w:rsid w:val="00070F87"/>
    <w:rsid w:val="00072C39"/>
    <w:rsid w:val="00073732"/>
    <w:rsid w:val="00075E6A"/>
    <w:rsid w:val="000B47A2"/>
    <w:rsid w:val="000B5260"/>
    <w:rsid w:val="000C0C5E"/>
    <w:rsid w:val="000C4F49"/>
    <w:rsid w:val="000D0B01"/>
    <w:rsid w:val="000D4C36"/>
    <w:rsid w:val="000E6718"/>
    <w:rsid w:val="000F562B"/>
    <w:rsid w:val="00104E71"/>
    <w:rsid w:val="0011235E"/>
    <w:rsid w:val="001206B6"/>
    <w:rsid w:val="00142ABC"/>
    <w:rsid w:val="00156955"/>
    <w:rsid w:val="00163422"/>
    <w:rsid w:val="001644F9"/>
    <w:rsid w:val="00175D01"/>
    <w:rsid w:val="00177B39"/>
    <w:rsid w:val="00177CA1"/>
    <w:rsid w:val="00181582"/>
    <w:rsid w:val="001854E3"/>
    <w:rsid w:val="0018652D"/>
    <w:rsid w:val="00187888"/>
    <w:rsid w:val="00190DBB"/>
    <w:rsid w:val="00191672"/>
    <w:rsid w:val="00192032"/>
    <w:rsid w:val="001963D8"/>
    <w:rsid w:val="001A48B3"/>
    <w:rsid w:val="001C4A43"/>
    <w:rsid w:val="001E79E3"/>
    <w:rsid w:val="001F1560"/>
    <w:rsid w:val="001F21EC"/>
    <w:rsid w:val="001F28AC"/>
    <w:rsid w:val="001F2BA3"/>
    <w:rsid w:val="00205A8A"/>
    <w:rsid w:val="00207336"/>
    <w:rsid w:val="0021114B"/>
    <w:rsid w:val="00227C50"/>
    <w:rsid w:val="00232114"/>
    <w:rsid w:val="0024065D"/>
    <w:rsid w:val="00261A77"/>
    <w:rsid w:val="00267009"/>
    <w:rsid w:val="0027031D"/>
    <w:rsid w:val="00277C44"/>
    <w:rsid w:val="002948F4"/>
    <w:rsid w:val="0029623B"/>
    <w:rsid w:val="002B67C4"/>
    <w:rsid w:val="002C5759"/>
    <w:rsid w:val="002C7AB8"/>
    <w:rsid w:val="002D4162"/>
    <w:rsid w:val="002D5A62"/>
    <w:rsid w:val="002E09AC"/>
    <w:rsid w:val="002E0A87"/>
    <w:rsid w:val="002E0DE1"/>
    <w:rsid w:val="002E426C"/>
    <w:rsid w:val="002E4A60"/>
    <w:rsid w:val="002F24CD"/>
    <w:rsid w:val="00310E88"/>
    <w:rsid w:val="0031341C"/>
    <w:rsid w:val="00322E97"/>
    <w:rsid w:val="00324EDA"/>
    <w:rsid w:val="00325F00"/>
    <w:rsid w:val="003333AB"/>
    <w:rsid w:val="0034094B"/>
    <w:rsid w:val="003423D4"/>
    <w:rsid w:val="0036083A"/>
    <w:rsid w:val="00362E86"/>
    <w:rsid w:val="00365A79"/>
    <w:rsid w:val="00367FC0"/>
    <w:rsid w:val="00372D68"/>
    <w:rsid w:val="003770B0"/>
    <w:rsid w:val="00396965"/>
    <w:rsid w:val="003B79D9"/>
    <w:rsid w:val="003C2EC5"/>
    <w:rsid w:val="003C4589"/>
    <w:rsid w:val="003D4075"/>
    <w:rsid w:val="003D6D19"/>
    <w:rsid w:val="003E44CD"/>
    <w:rsid w:val="003F4087"/>
    <w:rsid w:val="0040110D"/>
    <w:rsid w:val="00433BA1"/>
    <w:rsid w:val="004417B8"/>
    <w:rsid w:val="004617E5"/>
    <w:rsid w:val="00463792"/>
    <w:rsid w:val="0046572D"/>
    <w:rsid w:val="004976DB"/>
    <w:rsid w:val="004B26BF"/>
    <w:rsid w:val="004D14DB"/>
    <w:rsid w:val="004D38A6"/>
    <w:rsid w:val="004E1834"/>
    <w:rsid w:val="004E2F9E"/>
    <w:rsid w:val="004E55C0"/>
    <w:rsid w:val="004F3D61"/>
    <w:rsid w:val="00530411"/>
    <w:rsid w:val="005306BC"/>
    <w:rsid w:val="00534E03"/>
    <w:rsid w:val="00544DCE"/>
    <w:rsid w:val="00554AD9"/>
    <w:rsid w:val="005577F0"/>
    <w:rsid w:val="005611CE"/>
    <w:rsid w:val="00577913"/>
    <w:rsid w:val="005908FB"/>
    <w:rsid w:val="005A19B9"/>
    <w:rsid w:val="005B5ED4"/>
    <w:rsid w:val="005B72CE"/>
    <w:rsid w:val="005C3245"/>
    <w:rsid w:val="005D30A2"/>
    <w:rsid w:val="005D3D66"/>
    <w:rsid w:val="005D4586"/>
    <w:rsid w:val="005E1B3D"/>
    <w:rsid w:val="005E4CC1"/>
    <w:rsid w:val="005E53B0"/>
    <w:rsid w:val="006033FF"/>
    <w:rsid w:val="00606B1C"/>
    <w:rsid w:val="0060715D"/>
    <w:rsid w:val="006246A0"/>
    <w:rsid w:val="00636AE9"/>
    <w:rsid w:val="00640E8C"/>
    <w:rsid w:val="00646986"/>
    <w:rsid w:val="00647A26"/>
    <w:rsid w:val="0065275D"/>
    <w:rsid w:val="00654F20"/>
    <w:rsid w:val="00681AC6"/>
    <w:rsid w:val="00682A22"/>
    <w:rsid w:val="00693318"/>
    <w:rsid w:val="006B29FD"/>
    <w:rsid w:val="006C6284"/>
    <w:rsid w:val="006C76CA"/>
    <w:rsid w:val="006D7DF1"/>
    <w:rsid w:val="006E03A2"/>
    <w:rsid w:val="006E19CC"/>
    <w:rsid w:val="006E7C58"/>
    <w:rsid w:val="006F47FA"/>
    <w:rsid w:val="0070137D"/>
    <w:rsid w:val="00716521"/>
    <w:rsid w:val="00723F0D"/>
    <w:rsid w:val="00726CDC"/>
    <w:rsid w:val="00737E63"/>
    <w:rsid w:val="00756EF8"/>
    <w:rsid w:val="007600E8"/>
    <w:rsid w:val="00765124"/>
    <w:rsid w:val="00775802"/>
    <w:rsid w:val="007822EF"/>
    <w:rsid w:val="0078579F"/>
    <w:rsid w:val="0078756C"/>
    <w:rsid w:val="00790117"/>
    <w:rsid w:val="007A27D5"/>
    <w:rsid w:val="007B383D"/>
    <w:rsid w:val="007D062D"/>
    <w:rsid w:val="007D0809"/>
    <w:rsid w:val="007F1C5F"/>
    <w:rsid w:val="007F302C"/>
    <w:rsid w:val="00803866"/>
    <w:rsid w:val="00810885"/>
    <w:rsid w:val="00810BB9"/>
    <w:rsid w:val="00813DD2"/>
    <w:rsid w:val="0082167C"/>
    <w:rsid w:val="008233E6"/>
    <w:rsid w:val="0085205D"/>
    <w:rsid w:val="008533CA"/>
    <w:rsid w:val="00853AFB"/>
    <w:rsid w:val="00863644"/>
    <w:rsid w:val="00877B5D"/>
    <w:rsid w:val="008816BB"/>
    <w:rsid w:val="00887C44"/>
    <w:rsid w:val="00890D93"/>
    <w:rsid w:val="00891D3D"/>
    <w:rsid w:val="008A25CD"/>
    <w:rsid w:val="008A4E68"/>
    <w:rsid w:val="008B069C"/>
    <w:rsid w:val="008C374A"/>
    <w:rsid w:val="008C7414"/>
    <w:rsid w:val="008D5FFF"/>
    <w:rsid w:val="00915700"/>
    <w:rsid w:val="00921238"/>
    <w:rsid w:val="009340A2"/>
    <w:rsid w:val="00934BC8"/>
    <w:rsid w:val="0093551E"/>
    <w:rsid w:val="00943350"/>
    <w:rsid w:val="00954E70"/>
    <w:rsid w:val="00955EFE"/>
    <w:rsid w:val="009562D7"/>
    <w:rsid w:val="00957D4B"/>
    <w:rsid w:val="00961B64"/>
    <w:rsid w:val="00965D79"/>
    <w:rsid w:val="0097583D"/>
    <w:rsid w:val="009815B8"/>
    <w:rsid w:val="00983C8F"/>
    <w:rsid w:val="00985AE6"/>
    <w:rsid w:val="00992213"/>
    <w:rsid w:val="00993E74"/>
    <w:rsid w:val="00994996"/>
    <w:rsid w:val="009B0E43"/>
    <w:rsid w:val="009B41B1"/>
    <w:rsid w:val="009C0F74"/>
    <w:rsid w:val="009C5925"/>
    <w:rsid w:val="009D160E"/>
    <w:rsid w:val="00A01ACC"/>
    <w:rsid w:val="00A1184B"/>
    <w:rsid w:val="00A17B6A"/>
    <w:rsid w:val="00A537D2"/>
    <w:rsid w:val="00A5448D"/>
    <w:rsid w:val="00A60BDD"/>
    <w:rsid w:val="00A62C17"/>
    <w:rsid w:val="00A67E31"/>
    <w:rsid w:val="00A703DC"/>
    <w:rsid w:val="00A75AE3"/>
    <w:rsid w:val="00A765BE"/>
    <w:rsid w:val="00A81C59"/>
    <w:rsid w:val="00A848A2"/>
    <w:rsid w:val="00A96427"/>
    <w:rsid w:val="00A97249"/>
    <w:rsid w:val="00AA2FC7"/>
    <w:rsid w:val="00AB5430"/>
    <w:rsid w:val="00AB695F"/>
    <w:rsid w:val="00AC0843"/>
    <w:rsid w:val="00AC1218"/>
    <w:rsid w:val="00AC7E1D"/>
    <w:rsid w:val="00AE5F12"/>
    <w:rsid w:val="00B00587"/>
    <w:rsid w:val="00B01EF8"/>
    <w:rsid w:val="00B02861"/>
    <w:rsid w:val="00B03496"/>
    <w:rsid w:val="00B04765"/>
    <w:rsid w:val="00B04865"/>
    <w:rsid w:val="00B0511E"/>
    <w:rsid w:val="00B53950"/>
    <w:rsid w:val="00B566CE"/>
    <w:rsid w:val="00B574A5"/>
    <w:rsid w:val="00B64FBD"/>
    <w:rsid w:val="00B67E71"/>
    <w:rsid w:val="00B72D7F"/>
    <w:rsid w:val="00B76FFD"/>
    <w:rsid w:val="00B9179E"/>
    <w:rsid w:val="00B93476"/>
    <w:rsid w:val="00B9382E"/>
    <w:rsid w:val="00BA7FCE"/>
    <w:rsid w:val="00BB0E8D"/>
    <w:rsid w:val="00BC34D1"/>
    <w:rsid w:val="00BD3620"/>
    <w:rsid w:val="00BD4156"/>
    <w:rsid w:val="00BE44F5"/>
    <w:rsid w:val="00BE663A"/>
    <w:rsid w:val="00BE6FAB"/>
    <w:rsid w:val="00BE7A3C"/>
    <w:rsid w:val="00BF5C4F"/>
    <w:rsid w:val="00C01278"/>
    <w:rsid w:val="00C05CEB"/>
    <w:rsid w:val="00C2022B"/>
    <w:rsid w:val="00C261F4"/>
    <w:rsid w:val="00C37EC1"/>
    <w:rsid w:val="00C423B9"/>
    <w:rsid w:val="00C44CAA"/>
    <w:rsid w:val="00C56E67"/>
    <w:rsid w:val="00C760BE"/>
    <w:rsid w:val="00C846A5"/>
    <w:rsid w:val="00C93B0D"/>
    <w:rsid w:val="00CA08B3"/>
    <w:rsid w:val="00CB2188"/>
    <w:rsid w:val="00CB6AE5"/>
    <w:rsid w:val="00CD277E"/>
    <w:rsid w:val="00D073DC"/>
    <w:rsid w:val="00D21B6A"/>
    <w:rsid w:val="00D25015"/>
    <w:rsid w:val="00D278F4"/>
    <w:rsid w:val="00D30F0B"/>
    <w:rsid w:val="00D323B7"/>
    <w:rsid w:val="00D353BB"/>
    <w:rsid w:val="00D43DA7"/>
    <w:rsid w:val="00D4541D"/>
    <w:rsid w:val="00D54C49"/>
    <w:rsid w:val="00D64080"/>
    <w:rsid w:val="00D74263"/>
    <w:rsid w:val="00D77E9E"/>
    <w:rsid w:val="00D802FE"/>
    <w:rsid w:val="00D80DC2"/>
    <w:rsid w:val="00DA6F60"/>
    <w:rsid w:val="00DB5F4F"/>
    <w:rsid w:val="00DB6493"/>
    <w:rsid w:val="00DC0D73"/>
    <w:rsid w:val="00DD26B2"/>
    <w:rsid w:val="00DD4B8A"/>
    <w:rsid w:val="00DE12B5"/>
    <w:rsid w:val="00DE5363"/>
    <w:rsid w:val="00DE5C4F"/>
    <w:rsid w:val="00DE60E8"/>
    <w:rsid w:val="00DF16B2"/>
    <w:rsid w:val="00DF3A08"/>
    <w:rsid w:val="00DF574E"/>
    <w:rsid w:val="00DF6B6A"/>
    <w:rsid w:val="00E04D54"/>
    <w:rsid w:val="00E05079"/>
    <w:rsid w:val="00E06C84"/>
    <w:rsid w:val="00E15106"/>
    <w:rsid w:val="00E167B3"/>
    <w:rsid w:val="00E207EC"/>
    <w:rsid w:val="00E2748A"/>
    <w:rsid w:val="00E36D57"/>
    <w:rsid w:val="00E61BF2"/>
    <w:rsid w:val="00E6377E"/>
    <w:rsid w:val="00E7034F"/>
    <w:rsid w:val="00E713F4"/>
    <w:rsid w:val="00E722A5"/>
    <w:rsid w:val="00E838C0"/>
    <w:rsid w:val="00E91B27"/>
    <w:rsid w:val="00E97F92"/>
    <w:rsid w:val="00EA50E2"/>
    <w:rsid w:val="00EB29D1"/>
    <w:rsid w:val="00EB324F"/>
    <w:rsid w:val="00EB6062"/>
    <w:rsid w:val="00ED6909"/>
    <w:rsid w:val="00ED7C74"/>
    <w:rsid w:val="00EE47A9"/>
    <w:rsid w:val="00EE6280"/>
    <w:rsid w:val="00EE6466"/>
    <w:rsid w:val="00EF5FD5"/>
    <w:rsid w:val="00F0502C"/>
    <w:rsid w:val="00F0784B"/>
    <w:rsid w:val="00F14137"/>
    <w:rsid w:val="00F14952"/>
    <w:rsid w:val="00F2131B"/>
    <w:rsid w:val="00F23477"/>
    <w:rsid w:val="00F26DAD"/>
    <w:rsid w:val="00F33BA6"/>
    <w:rsid w:val="00F35675"/>
    <w:rsid w:val="00F37626"/>
    <w:rsid w:val="00F50E48"/>
    <w:rsid w:val="00F6240D"/>
    <w:rsid w:val="00F62EEE"/>
    <w:rsid w:val="00F83A6D"/>
    <w:rsid w:val="00F97FD3"/>
    <w:rsid w:val="00FA1AD1"/>
    <w:rsid w:val="00FC6E3E"/>
    <w:rsid w:val="00FD6D1E"/>
    <w:rsid w:val="00FE3108"/>
    <w:rsid w:val="00FE7A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6BB10"/>
  <w15:docId w15:val="{4299DE27-BB04-489C-860A-2CE41B88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65D"/>
    <w:pPr>
      <w:spacing w:line="300" w:lineRule="auto"/>
      <w:ind w:left="0" w:firstLine="0"/>
      <w:jc w:val="left"/>
    </w:pPr>
    <w:rPr>
      <w:rFonts w:ascii="Arial" w:eastAsia="Calibri" w:hAnsi="Arial" w:cs="Times New Roman"/>
      <w:sz w:val="20"/>
      <w:szCs w:val="24"/>
    </w:rPr>
  </w:style>
  <w:style w:type="paragraph" w:styleId="Heading1">
    <w:name w:val="heading 1"/>
    <w:basedOn w:val="Normal"/>
    <w:next w:val="Normal"/>
    <w:link w:val="Heading1Char"/>
    <w:uiPriority w:val="9"/>
    <w:qFormat/>
    <w:rsid w:val="00EB324F"/>
    <w:pPr>
      <w:keepNext/>
      <w:keepLines/>
      <w:spacing w:before="240" w:line="360" w:lineRule="exact"/>
      <w:outlineLvl w:val="0"/>
    </w:pPr>
    <w:rPr>
      <w:rFonts w:eastAsia="Times New Roman"/>
      <w:b/>
      <w:sz w:val="22"/>
      <w:szCs w:val="32"/>
    </w:rPr>
  </w:style>
  <w:style w:type="paragraph" w:styleId="Heading2">
    <w:name w:val="heading 2"/>
    <w:basedOn w:val="Normal"/>
    <w:next w:val="Normal"/>
    <w:link w:val="Heading2Char"/>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24F"/>
    <w:rPr>
      <w:rFonts w:ascii="Arial" w:eastAsia="Times New Roman" w:hAnsi="Arial" w:cs="Times New Roman"/>
      <w:b/>
      <w:szCs w:val="32"/>
    </w:rPr>
  </w:style>
  <w:style w:type="paragraph" w:customStyle="1" w:styleId="Entiteta">
    <w:name w:val="Entiteta"/>
    <w:basedOn w:val="Header"/>
    <w:qFormat/>
    <w:rsid w:val="00BB0E8D"/>
    <w:rPr>
      <w:b/>
      <w:color w:val="E03127"/>
      <w:szCs w:val="16"/>
    </w:rPr>
  </w:style>
  <w:style w:type="paragraph" w:styleId="Header">
    <w:name w:val="header"/>
    <w:basedOn w:val="Normal"/>
    <w:link w:val="HeaderChar"/>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yperlink">
    <w:name w:val="Hyperlink"/>
    <w:unhideWhenUsed/>
    <w:qFormat/>
    <w:rsid w:val="00790117"/>
    <w:rPr>
      <w:rFonts w:ascii="Univerza Sans" w:hAnsi="Univerza Sans"/>
      <w:b w:val="0"/>
      <w:i w:val="0"/>
      <w:color w:val="E94832"/>
      <w:u w:val="none"/>
    </w:rPr>
  </w:style>
  <w:style w:type="character" w:customStyle="1" w:styleId="HeaderChar">
    <w:name w:val="Header Char"/>
    <w:basedOn w:val="DefaultParagraphFont"/>
    <w:link w:val="Header"/>
    <w:uiPriority w:val="99"/>
    <w:rsid w:val="00636AE9"/>
    <w:rPr>
      <w:rFonts w:ascii="Arial" w:eastAsia="Calibri" w:hAnsi="Arial" w:cs="Times New Roman"/>
      <w:color w:val="58595B"/>
      <w:sz w:val="16"/>
      <w:szCs w:val="24"/>
    </w:rPr>
  </w:style>
  <w:style w:type="character" w:styleId="PlaceholderText">
    <w:name w:val="Placeholder Text"/>
    <w:basedOn w:val="DefaultParagraphFont"/>
    <w:uiPriority w:val="99"/>
    <w:semiHidden/>
    <w:rsid w:val="00790117"/>
    <w:rPr>
      <w:rFonts w:ascii="Arial" w:hAnsi="Arial"/>
      <w:b w:val="0"/>
      <w:i w:val="0"/>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Footer">
    <w:name w:val="footer"/>
    <w:basedOn w:val="Normal"/>
    <w:link w:val="FooterChar"/>
    <w:uiPriority w:val="99"/>
    <w:unhideWhenUsed/>
    <w:qFormat/>
    <w:rsid w:val="00B04865"/>
    <w:pPr>
      <w:tabs>
        <w:tab w:val="center" w:pos="4536"/>
        <w:tab w:val="right" w:pos="9072"/>
      </w:tabs>
      <w:spacing w:after="0"/>
    </w:pPr>
    <w:rPr>
      <w:color w:val="58595B"/>
      <w:sz w:val="16"/>
    </w:rPr>
  </w:style>
  <w:style w:type="character" w:customStyle="1" w:styleId="FooterChar">
    <w:name w:val="Footer Char"/>
    <w:basedOn w:val="DefaultParagraphFont"/>
    <w:link w:val="Footer"/>
    <w:uiPriority w:val="99"/>
    <w:rsid w:val="00B04865"/>
    <w:rPr>
      <w:rFonts w:ascii="Arial" w:eastAsia="Calibri" w:hAnsi="Arial" w:cs="Times New Roman"/>
      <w:color w:val="58595B"/>
      <w:sz w:val="16"/>
      <w:szCs w:val="24"/>
    </w:rPr>
  </w:style>
  <w:style w:type="character" w:styleId="PageNumber">
    <w:name w:val="page number"/>
    <w:basedOn w:val="DefaultParagraphFont"/>
    <w:uiPriority w:val="99"/>
    <w:semiHidden/>
    <w:unhideWhenUsed/>
    <w:rsid w:val="005D3D66"/>
    <w:rPr>
      <w:rFonts w:ascii="Arial" w:hAnsi="Arial"/>
      <w:b w:val="0"/>
      <w:i w:val="0"/>
    </w:rPr>
  </w:style>
  <w:style w:type="numbering" w:customStyle="1" w:styleId="Alineja">
    <w:name w:val="Alineja"/>
    <w:basedOn w:val="NoList"/>
    <w:uiPriority w:val="99"/>
    <w:rsid w:val="005611CE"/>
    <w:pPr>
      <w:numPr>
        <w:numId w:val="1"/>
      </w:numPr>
    </w:pPr>
  </w:style>
  <w:style w:type="paragraph" w:styleId="NormalWeb">
    <w:name w:val="Normal (Web)"/>
    <w:basedOn w:val="Normal"/>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SubtleReference">
    <w:name w:val="Subtle Reference"/>
    <w:basedOn w:val="DefaultParagraphFont"/>
    <w:uiPriority w:val="31"/>
    <w:qFormat/>
    <w:rsid w:val="001E79E3"/>
    <w:rPr>
      <w:rFonts w:ascii="Arial" w:hAnsi="Arial"/>
      <w:b w:val="0"/>
      <w:i w:val="0"/>
      <w:smallCaps/>
      <w:color w:val="5A5A5A" w:themeColor="text1" w:themeTint="A5"/>
    </w:rPr>
  </w:style>
  <w:style w:type="table" w:styleId="TableGrid">
    <w:name w:val="Table Grid"/>
    <w:basedOn w:val="TableNormal"/>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246A0"/>
    <w:pPr>
      <w:ind w:left="720"/>
      <w:contextualSpacing/>
    </w:pPr>
  </w:style>
  <w:style w:type="character" w:customStyle="1" w:styleId="Heading2Char">
    <w:name w:val="Heading 2 Char"/>
    <w:basedOn w:val="DefaultParagraphFont"/>
    <w:link w:val="Heading2"/>
    <w:uiPriority w:val="9"/>
    <w:semiHidden/>
    <w:rsid w:val="00EA50E2"/>
    <w:rPr>
      <w:rFonts w:ascii="Univerza Sans" w:eastAsiaTheme="majorEastAsia" w:hAnsi="Univerza Sans" w:cstheme="majorBidi"/>
      <w:b/>
      <w:i w:val="0"/>
      <w:color w:val="404040" w:themeColor="text1" w:themeTint="BF"/>
      <w:szCs w:val="26"/>
    </w:rPr>
  </w:style>
  <w:style w:type="paragraph" w:styleId="Subtitle">
    <w:name w:val="Subtitle"/>
    <w:basedOn w:val="Normal"/>
    <w:next w:val="Normal"/>
    <w:link w:val="SubtitleChar"/>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SubtleEmphasis">
    <w:name w:val="Subtle Emphasis"/>
    <w:basedOn w:val="DefaultParagraphFont"/>
    <w:uiPriority w:val="19"/>
    <w:qFormat/>
    <w:rsid w:val="00EA50E2"/>
    <w:rPr>
      <w:rFonts w:ascii="Univerza Sans" w:hAnsi="Univerza Sans"/>
      <w:b w:val="0"/>
      <w:i/>
      <w:iCs/>
      <w:color w:val="404040" w:themeColor="text1" w:themeTint="BF"/>
      <w:sz w:val="18"/>
    </w:rPr>
  </w:style>
  <w:style w:type="character" w:customStyle="1" w:styleId="SubtitleChar">
    <w:name w:val="Subtitle Char"/>
    <w:basedOn w:val="DefaultParagraphFont"/>
    <w:link w:val="Subtitle"/>
    <w:uiPriority w:val="11"/>
    <w:rsid w:val="00EA50E2"/>
    <w:rPr>
      <w:rFonts w:ascii="Arial" w:eastAsiaTheme="minorEastAsia" w:hAnsi="Arial"/>
      <w:b w:val="0"/>
      <w:i/>
      <w:color w:val="E03127"/>
      <w:kern w:val="0"/>
      <w:sz w:val="18"/>
    </w:rPr>
  </w:style>
  <w:style w:type="character" w:styleId="Strong">
    <w:name w:val="Strong"/>
    <w:basedOn w:val="DefaultParagraphFont"/>
    <w:uiPriority w:val="22"/>
    <w:rsid w:val="00EA50E2"/>
    <w:rPr>
      <w:rFonts w:ascii="Arial" w:hAnsi="Arial"/>
      <w:b/>
      <w:bCs/>
      <w:i w:val="0"/>
    </w:rPr>
  </w:style>
  <w:style w:type="paragraph" w:styleId="Title">
    <w:name w:val="Title"/>
    <w:basedOn w:val="Normal"/>
    <w:next w:val="Normal"/>
    <w:link w:val="TitleChar"/>
    <w:uiPriority w:val="10"/>
    <w:qFormat/>
    <w:rsid w:val="00EA50E2"/>
    <w:pPr>
      <w:spacing w:before="240" w:line="390" w:lineRule="exact"/>
      <w:contextualSpacing/>
    </w:pPr>
    <w:rPr>
      <w:rFonts w:eastAsiaTheme="majorEastAsia" w:cstheme="majorBidi"/>
      <w:kern w:val="28"/>
      <w:sz w:val="26"/>
      <w:szCs w:val="56"/>
    </w:rPr>
  </w:style>
  <w:style w:type="character" w:customStyle="1" w:styleId="TitleChar">
    <w:name w:val="Title Char"/>
    <w:basedOn w:val="DefaultParagraphFont"/>
    <w:link w:val="Title"/>
    <w:uiPriority w:val="10"/>
    <w:rsid w:val="00EA50E2"/>
    <w:rPr>
      <w:rFonts w:ascii="Univerza Sans" w:eastAsiaTheme="majorEastAsia" w:hAnsi="Univerza Sans" w:cstheme="majorBidi"/>
      <w:b w:val="0"/>
      <w:i w:val="0"/>
      <w:kern w:val="28"/>
      <w:sz w:val="26"/>
      <w:szCs w:val="56"/>
    </w:rPr>
  </w:style>
  <w:style w:type="character" w:styleId="IntenseEmphasis">
    <w:name w:val="Intense Emphasis"/>
    <w:basedOn w:val="DefaultParagraphFont"/>
    <w:uiPriority w:val="21"/>
    <w:rsid w:val="00EA50E2"/>
    <w:rPr>
      <w:rFonts w:ascii="Univerza Sans" w:hAnsi="Univerza Sans"/>
      <w:b w:val="0"/>
      <w:i/>
      <w:iCs/>
      <w:color w:val="auto"/>
      <w:sz w:val="18"/>
    </w:rPr>
  </w:style>
  <w:style w:type="character" w:customStyle="1" w:styleId="Nerazreenaomemba1">
    <w:name w:val="Nerazrešena omemba1"/>
    <w:basedOn w:val="DefaultParagraphFont"/>
    <w:uiPriority w:val="99"/>
    <w:semiHidden/>
    <w:unhideWhenUsed/>
    <w:rsid w:val="00267009"/>
    <w:rPr>
      <w:rFonts w:ascii="Arial" w:hAnsi="Arial"/>
      <w:b w:val="0"/>
      <w:i w:val="0"/>
      <w:color w:val="605E5C"/>
      <w:shd w:val="clear" w:color="auto" w:fill="E1DFDD"/>
    </w:rPr>
  </w:style>
  <w:style w:type="paragraph" w:styleId="NoSpacing">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character" w:styleId="CommentReference">
    <w:name w:val="annotation reference"/>
    <w:basedOn w:val="DefaultParagraphFont"/>
    <w:uiPriority w:val="99"/>
    <w:semiHidden/>
    <w:unhideWhenUsed/>
    <w:rsid w:val="00FE7A66"/>
    <w:rPr>
      <w:sz w:val="16"/>
      <w:szCs w:val="16"/>
    </w:rPr>
  </w:style>
  <w:style w:type="paragraph" w:styleId="CommentText">
    <w:name w:val="annotation text"/>
    <w:basedOn w:val="Normal"/>
    <w:link w:val="CommentTextChar"/>
    <w:uiPriority w:val="99"/>
    <w:unhideWhenUsed/>
    <w:rsid w:val="00FE7A66"/>
    <w:pPr>
      <w:spacing w:line="240" w:lineRule="auto"/>
    </w:pPr>
    <w:rPr>
      <w:szCs w:val="20"/>
    </w:rPr>
  </w:style>
  <w:style w:type="character" w:customStyle="1" w:styleId="CommentTextChar">
    <w:name w:val="Comment Text Char"/>
    <w:basedOn w:val="DefaultParagraphFont"/>
    <w:link w:val="CommentText"/>
    <w:uiPriority w:val="99"/>
    <w:rsid w:val="00FE7A66"/>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FE7A66"/>
    <w:rPr>
      <w:b/>
      <w:bCs/>
    </w:rPr>
  </w:style>
  <w:style w:type="character" w:customStyle="1" w:styleId="CommentSubjectChar">
    <w:name w:val="Comment Subject Char"/>
    <w:basedOn w:val="CommentTextChar"/>
    <w:link w:val="CommentSubject"/>
    <w:uiPriority w:val="99"/>
    <w:semiHidden/>
    <w:rsid w:val="00FE7A66"/>
    <w:rPr>
      <w:rFonts w:ascii="Arial" w:eastAsia="Calibri" w:hAnsi="Arial" w:cs="Times New Roman"/>
      <w:b/>
      <w:bCs/>
      <w:sz w:val="20"/>
      <w:szCs w:val="20"/>
    </w:rPr>
  </w:style>
  <w:style w:type="character" w:customStyle="1" w:styleId="ListParagraphChar">
    <w:name w:val="List Paragraph Char"/>
    <w:basedOn w:val="DefaultParagraphFont"/>
    <w:link w:val="ListParagraph"/>
    <w:uiPriority w:val="34"/>
    <w:rsid w:val="007B383D"/>
    <w:rPr>
      <w:rFonts w:ascii="Arial" w:eastAsia="Calibri" w:hAnsi="Arial" w:cs="Times New Roman"/>
      <w:sz w:val="20"/>
      <w:szCs w:val="24"/>
    </w:rPr>
  </w:style>
  <w:style w:type="paragraph" w:styleId="Revision">
    <w:name w:val="Revision"/>
    <w:hidden/>
    <w:uiPriority w:val="99"/>
    <w:semiHidden/>
    <w:rsid w:val="00DE5C4F"/>
    <w:pPr>
      <w:spacing w:after="0" w:line="240" w:lineRule="auto"/>
      <w:ind w:left="0" w:firstLine="0"/>
      <w:jc w:val="left"/>
    </w:pPr>
    <w:rPr>
      <w:rFonts w:ascii="Arial" w:eastAsia="Calibri"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azure.cn/en-us/entra/identi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azure.cn/en-us/entra/identit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menispi\Downloads\UL%20Rektorat%20-%20Dokument%20Uprava%20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9940445FF64830A7A111BA6EDA0579"/>
        <w:category>
          <w:name w:val="Splošno"/>
          <w:gallery w:val="placeholder"/>
        </w:category>
        <w:types>
          <w:type w:val="bbPlcHdr"/>
        </w:types>
        <w:behaviors>
          <w:behavior w:val="content"/>
        </w:behaviors>
        <w:guid w:val="{30C8164D-7D25-4012-807F-F6B1C12267D1}"/>
      </w:docPartPr>
      <w:docPartBody>
        <w:p w:rsidR="007E6522" w:rsidRDefault="0083658D">
          <w:pPr>
            <w:pStyle w:val="BD9940445FF64830A7A111BA6EDA0579"/>
          </w:pPr>
          <w:r>
            <w:rPr>
              <w:rStyle w:val="PlaceholderText"/>
              <w:rFonts w:eastAsiaTheme="minorHAnsi"/>
            </w:rPr>
            <w:t>(vnesite zadevo)</w:t>
          </w:r>
        </w:p>
      </w:docPartBody>
    </w:docPart>
    <w:docPart>
      <w:docPartPr>
        <w:name w:val="6021E7AE713D4E07AE8DB6156843FC78"/>
        <w:category>
          <w:name w:val="Splošno"/>
          <w:gallery w:val="placeholder"/>
        </w:category>
        <w:types>
          <w:type w:val="bbPlcHdr"/>
        </w:types>
        <w:behaviors>
          <w:behavior w:val="content"/>
        </w:behaviors>
        <w:guid w:val="{42109E26-85D8-4962-BFCF-800B66887691}"/>
      </w:docPartPr>
      <w:docPartBody>
        <w:p w:rsidR="007E6522" w:rsidRDefault="0083658D">
          <w:pPr>
            <w:pStyle w:val="6021E7AE713D4E07AE8DB6156843FC78"/>
          </w:pPr>
          <w:r>
            <w:rPr>
              <w:rStyle w:val="PlaceholderText"/>
            </w:rPr>
            <w:t>(vnesite zvezo)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swiss"/>
    <w:pitch w:val="variable"/>
    <w:sig w:usb0="A00000FF" w:usb1="0000A4FB" w:usb2="00000020" w:usb3="00000000" w:csb0="00000093"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B13"/>
    <w:rsid w:val="001644F9"/>
    <w:rsid w:val="001E0EB3"/>
    <w:rsid w:val="003423D4"/>
    <w:rsid w:val="007D253F"/>
    <w:rsid w:val="007E6522"/>
    <w:rsid w:val="007F302C"/>
    <w:rsid w:val="0083658D"/>
    <w:rsid w:val="008C0165"/>
    <w:rsid w:val="0093551E"/>
    <w:rsid w:val="00C04B13"/>
    <w:rsid w:val="00DB6493"/>
    <w:rsid w:val="00DE60E8"/>
    <w:rsid w:val="00F35675"/>
    <w:rsid w:val="00FC6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Arial" w:hAnsi="Arial"/>
      <w:b w:val="0"/>
      <w:i w:val="0"/>
      <w:color w:val="666666"/>
    </w:rPr>
  </w:style>
  <w:style w:type="paragraph" w:customStyle="1" w:styleId="BD9940445FF64830A7A111BA6EDA0579">
    <w:name w:val="BD9940445FF64830A7A111BA6EDA0579"/>
  </w:style>
  <w:style w:type="paragraph" w:customStyle="1" w:styleId="6021E7AE713D4E07AE8DB6156843FC78">
    <w:name w:val="6021E7AE713D4E07AE8DB6156843FC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0BFBA-3F5C-44A9-974A-DB17524A364C}">
  <ds:schemaRefs>
    <ds:schemaRef ds:uri="http://schemas.microsoft.com/sharepoint/v4"/>
    <ds:schemaRef ds:uri="http://purl.org/dc/terms/"/>
    <ds:schemaRef ds:uri="3b435ad0-c46f-4dfc-997c-cdfe861774c6"/>
    <ds:schemaRef ds:uri="http://schemas.microsoft.com/office/2006/metadata/propertie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F629BC5-E3F8-4B9E-9EE6-1A42690AA085}">
  <ds:schemaRefs>
    <ds:schemaRef ds:uri="http://schemas.openxmlformats.org/officeDocument/2006/bibliography"/>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090F2CF2-B80B-4405-9671-CAE6179F5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UL Rektorat - Dokument Uprava 2.0</Template>
  <TotalTime>11</TotalTime>
  <Pages>10</Pages>
  <Words>3817</Words>
  <Characters>21759</Characters>
  <Application>Microsoft Office Word</Application>
  <DocSecurity>0</DocSecurity>
  <Lines>181</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Domenis, Pika</dc:creator>
  <cp:keywords/>
  <dc:description/>
  <cp:lastModifiedBy>Tome, Jana</cp:lastModifiedBy>
  <cp:revision>4</cp:revision>
  <cp:lastPrinted>2024-01-08T09:46:00Z</cp:lastPrinted>
  <dcterms:created xsi:type="dcterms:W3CDTF">2025-07-04T07:12:00Z</dcterms:created>
  <dcterms:modified xsi:type="dcterms:W3CDTF">2025-07-11T07:01:00Z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